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2ECB2" w14:textId="57866EAA" w:rsidR="00CF381E" w:rsidRPr="00CF381E" w:rsidRDefault="00CF381E" w:rsidP="00CF381E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r w:rsidRPr="00CF381E">
        <w:rPr>
          <w:rFonts w:ascii="Arial" w:hAnsi="Arial" w:cs="Arial"/>
          <w:b/>
          <w:bCs/>
          <w:sz w:val="24"/>
        </w:rPr>
        <w:t>3GPP TSG RAN WG1 Meeting #9</w:t>
      </w:r>
      <w:r w:rsidR="00032007">
        <w:rPr>
          <w:rFonts w:ascii="Arial" w:hAnsi="Arial" w:cs="Arial"/>
          <w:b/>
          <w:bCs/>
          <w:sz w:val="24"/>
        </w:rPr>
        <w:t>4</w:t>
      </w:r>
      <w:r w:rsidRPr="00CF381E">
        <w:rPr>
          <w:rFonts w:ascii="Arial" w:hAnsi="Arial" w:cs="Arial"/>
          <w:b/>
          <w:bCs/>
          <w:sz w:val="24"/>
        </w:rPr>
        <w:t xml:space="preserve">               </w:t>
      </w:r>
      <w:r>
        <w:rPr>
          <w:rFonts w:ascii="Arial" w:hAnsi="Arial" w:cs="Arial"/>
          <w:b/>
          <w:bCs/>
          <w:sz w:val="24"/>
        </w:rPr>
        <w:tab/>
      </w:r>
      <w:r w:rsidR="009C124A" w:rsidRPr="009C124A">
        <w:rPr>
          <w:rFonts w:ascii="Arial" w:hAnsi="Arial" w:cs="Arial"/>
          <w:b/>
          <w:bCs/>
          <w:sz w:val="24"/>
        </w:rPr>
        <w:t>R1-1808580</w:t>
      </w:r>
    </w:p>
    <w:p w14:paraId="6E86EFC5" w14:textId="21BC8448" w:rsidR="00584E80" w:rsidRDefault="00032007" w:rsidP="00CA26CE">
      <w:pPr>
        <w:pStyle w:val="Header"/>
        <w:rPr>
          <w:rFonts w:cs="Arial"/>
          <w:bCs/>
          <w:sz w:val="24"/>
        </w:rPr>
      </w:pPr>
      <w:r w:rsidRPr="00032007">
        <w:rPr>
          <w:rFonts w:cs="Arial"/>
          <w:bCs/>
          <w:sz w:val="24"/>
        </w:rPr>
        <w:t>Gothenburg, Sweden, August 20th – 24th, 2018</w:t>
      </w:r>
    </w:p>
    <w:p w14:paraId="582B869C" w14:textId="77777777" w:rsidR="00032007" w:rsidRPr="0016316A" w:rsidRDefault="00032007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08AC4AD5" w14:textId="2AE8191F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926C3B">
        <w:rPr>
          <w:rFonts w:cs="Arial"/>
          <w:b/>
          <w:bCs/>
          <w:sz w:val="24"/>
        </w:rPr>
        <w:t>7</w:t>
      </w:r>
      <w:r w:rsidR="004A466E">
        <w:rPr>
          <w:rFonts w:cs="Arial"/>
          <w:b/>
          <w:bCs/>
          <w:sz w:val="24"/>
        </w:rPr>
        <w:t>.</w:t>
      </w:r>
      <w:r w:rsidR="00032007">
        <w:rPr>
          <w:rFonts w:cs="Arial"/>
          <w:b/>
          <w:bCs/>
          <w:sz w:val="24"/>
        </w:rPr>
        <w:t>2</w:t>
      </w:r>
      <w:r w:rsidR="004A466E">
        <w:rPr>
          <w:rFonts w:cs="Arial"/>
          <w:b/>
          <w:bCs/>
          <w:sz w:val="24"/>
        </w:rPr>
        <w:t>.</w:t>
      </w:r>
      <w:r w:rsidR="00926C3B">
        <w:rPr>
          <w:rFonts w:cs="Arial"/>
          <w:b/>
          <w:bCs/>
          <w:sz w:val="24"/>
        </w:rPr>
        <w:t>3</w:t>
      </w:r>
      <w:r w:rsidR="00032007">
        <w:rPr>
          <w:rFonts w:cs="Arial"/>
          <w:b/>
          <w:bCs/>
          <w:sz w:val="24"/>
        </w:rPr>
        <w:t>.3</w:t>
      </w:r>
    </w:p>
    <w:p w14:paraId="54BF8606" w14:textId="10A731E9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 xml:space="preserve">Nokia, </w:t>
      </w:r>
      <w:r w:rsidR="003A7926">
        <w:rPr>
          <w:rFonts w:ascii="Arial" w:hAnsi="Arial" w:cs="Arial"/>
          <w:b/>
          <w:bCs/>
          <w:sz w:val="24"/>
        </w:rPr>
        <w:t>Nokia</w:t>
      </w:r>
      <w:r w:rsidR="00013455" w:rsidRPr="00013455">
        <w:rPr>
          <w:rFonts w:ascii="Arial" w:hAnsi="Arial" w:cs="Arial"/>
          <w:b/>
          <w:bCs/>
          <w:sz w:val="24"/>
        </w:rPr>
        <w:t xml:space="preserve"> Shanghai Bell</w:t>
      </w:r>
    </w:p>
    <w:p w14:paraId="52857A4E" w14:textId="5B505702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457008">
        <w:rPr>
          <w:rFonts w:ascii="Arial" w:hAnsi="Arial" w:cs="Arial"/>
          <w:b/>
          <w:bCs/>
          <w:sz w:val="24"/>
        </w:rPr>
        <w:t>R</w:t>
      </w:r>
      <w:r w:rsidR="004A466E">
        <w:rPr>
          <w:rFonts w:ascii="Arial" w:hAnsi="Arial" w:cs="Arial"/>
          <w:b/>
          <w:bCs/>
          <w:sz w:val="24"/>
        </w:rPr>
        <w:t xml:space="preserve">esource allocation between backhaul and access links </w:t>
      </w:r>
    </w:p>
    <w:p w14:paraId="65B1F24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76A875DE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0BE72DB1" w14:textId="520BAFB6" w:rsidR="004A466E" w:rsidRDefault="004A466E" w:rsidP="003215CC">
      <w:pPr>
        <w:jc w:val="both"/>
      </w:pPr>
      <w:r w:rsidRPr="00CE1280">
        <w:t xml:space="preserve">The study of Integrated Access and Backhaul (IAB) is </w:t>
      </w:r>
      <w:r w:rsidR="00126F6B">
        <w:t xml:space="preserve">an </w:t>
      </w:r>
      <w:r w:rsidRPr="00CE1280">
        <w:t xml:space="preserve">essential component of NR deployments providing a </w:t>
      </w:r>
      <w:r>
        <w:t>mechanism</w:t>
      </w:r>
      <w:r w:rsidRPr="00CE1280">
        <w:t xml:space="preserve"> </w:t>
      </w:r>
      <w:r>
        <w:t xml:space="preserve">to achieve </w:t>
      </w:r>
      <w:r w:rsidRPr="00CE1280">
        <w:t>coverage reliability</w:t>
      </w:r>
      <w:r>
        <w:t xml:space="preserve"> targets in the absence of </w:t>
      </w:r>
      <w:r w:rsidR="009E1ED5">
        <w:t>wired backhaul connection</w:t>
      </w:r>
      <w:r w:rsidR="00EE619C">
        <w:t xml:space="preserve">. This contribution deals with </w:t>
      </w:r>
      <w:r>
        <w:t>resource allocation</w:t>
      </w:r>
      <w:r w:rsidRPr="00CE1280">
        <w:t xml:space="preserve"> aspects </w:t>
      </w:r>
      <w:r>
        <w:t>between access and BH links. More specifically, we consider the following objectives of the approved IAB study item [1]</w:t>
      </w:r>
      <w:r w:rsidR="00EA54D5">
        <w:t>:</w:t>
      </w:r>
      <w:r>
        <w:t xml:space="preserve"> </w:t>
      </w:r>
    </w:p>
    <w:p w14:paraId="185852F8" w14:textId="77777777" w:rsidR="004A466E" w:rsidRPr="004A466E" w:rsidRDefault="004A466E" w:rsidP="003215CC">
      <w:pPr>
        <w:spacing w:after="0"/>
        <w:jc w:val="both"/>
        <w:rPr>
          <w:i/>
        </w:rPr>
      </w:pPr>
      <w:r w:rsidRPr="004A466E">
        <w:rPr>
          <w:i/>
        </w:rPr>
        <w:t>•</w:t>
      </w:r>
      <w:r w:rsidRPr="004A466E">
        <w:rPr>
          <w:i/>
        </w:rPr>
        <w:tab/>
        <w:t xml:space="preserve">Dynamic resource allocation between the backhaul and access links [RAN1, RAN2], e.g., </w:t>
      </w:r>
    </w:p>
    <w:p w14:paraId="1C42FFF1" w14:textId="0360ACAD" w:rsidR="004A466E" w:rsidRPr="00B75603" w:rsidRDefault="004A466E" w:rsidP="003215CC">
      <w:pPr>
        <w:pStyle w:val="ListParagraph"/>
        <w:numPr>
          <w:ilvl w:val="0"/>
          <w:numId w:val="25"/>
        </w:numPr>
        <w:jc w:val="both"/>
        <w:rPr>
          <w:i/>
          <w:sz w:val="20"/>
          <w:szCs w:val="20"/>
          <w:lang w:val="en-US"/>
        </w:rPr>
      </w:pPr>
      <w:r w:rsidRPr="00B75603">
        <w:rPr>
          <w:i/>
          <w:sz w:val="20"/>
          <w:szCs w:val="20"/>
          <w:lang w:val="en-US"/>
        </w:rPr>
        <w:t xml:space="preserve">Mechanisms to efficiently multiplex access and backhaul links (for both DL and UL directions) in </w:t>
      </w:r>
      <w:proofErr w:type="gramStart"/>
      <w:r w:rsidRPr="00B75603">
        <w:rPr>
          <w:i/>
          <w:sz w:val="20"/>
          <w:szCs w:val="20"/>
          <w:lang w:val="en-US"/>
        </w:rPr>
        <w:t xml:space="preserve">time, </w:t>
      </w:r>
      <w:r w:rsidR="00B75603" w:rsidRPr="00B75603">
        <w:rPr>
          <w:i/>
          <w:sz w:val="20"/>
          <w:szCs w:val="20"/>
          <w:lang w:val="en-US"/>
        </w:rPr>
        <w:t xml:space="preserve">  </w:t>
      </w:r>
      <w:proofErr w:type="gramEnd"/>
      <w:r w:rsidR="00B75603" w:rsidRPr="00B75603">
        <w:rPr>
          <w:i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                          </w:t>
      </w:r>
      <w:r w:rsidRPr="00B75603">
        <w:rPr>
          <w:i/>
          <w:sz w:val="20"/>
          <w:szCs w:val="20"/>
          <w:lang w:val="en-US"/>
        </w:rPr>
        <w:t>frequency, or space under a per-link half-duplex constraint across one or multiple backhaul link hops for both TDD and FDD operation</w:t>
      </w:r>
      <w:r w:rsidR="00994866">
        <w:rPr>
          <w:i/>
          <w:sz w:val="20"/>
          <w:szCs w:val="20"/>
          <w:lang w:val="en-US"/>
        </w:rPr>
        <w:t>.</w:t>
      </w:r>
    </w:p>
    <w:p w14:paraId="57742B4E" w14:textId="7C3F2BD2" w:rsidR="004A466E" w:rsidRDefault="004A466E" w:rsidP="004A466E"/>
    <w:p w14:paraId="1E81183E" w14:textId="7BB547E1" w:rsidR="00584E80" w:rsidRDefault="00584E80" w:rsidP="004A466E">
      <w:r>
        <w:t xml:space="preserve">The following agreements were </w:t>
      </w:r>
      <w:r w:rsidR="00340C2C">
        <w:t xml:space="preserve">related to resource allocation were </w:t>
      </w:r>
      <w:r>
        <w:t xml:space="preserve">made in </w:t>
      </w:r>
      <w:r w:rsidR="00032007">
        <w:t>RAN1#93 [</w:t>
      </w:r>
      <w:r w:rsidR="008B4A92">
        <w:t>2</w:t>
      </w:r>
      <w:r w:rsidR="00032007">
        <w:t>]</w:t>
      </w:r>
      <w:r w:rsidR="001F45CB">
        <w:t>:</w:t>
      </w:r>
    </w:p>
    <w:p w14:paraId="28AA6E90" w14:textId="2F2ED7A2" w:rsidR="00032007" w:rsidRPr="00640693" w:rsidRDefault="00032007" w:rsidP="00640693">
      <w:pPr>
        <w:overflowPunct/>
        <w:autoSpaceDE/>
        <w:autoSpaceDN/>
        <w:adjustRightInd/>
        <w:spacing w:after="0"/>
        <w:textAlignment w:val="auto"/>
        <w:rPr>
          <w:rFonts w:ascii="Times" w:eastAsia="Times" w:hAnsi="Times" w:cs="Times"/>
          <w:lang w:eastAsia="x-none"/>
        </w:rPr>
      </w:pPr>
      <w:r w:rsidRPr="00640693">
        <w:rPr>
          <w:rFonts w:ascii="Times" w:eastAsia="Times" w:hAnsi="Times" w:cs="Times"/>
          <w:highlight w:val="green"/>
          <w:lang w:eastAsia="x-none"/>
        </w:rPr>
        <w:t>Agreements</w:t>
      </w:r>
      <w:r w:rsidRPr="00640693">
        <w:rPr>
          <w:rFonts w:ascii="Times" w:eastAsia="Times" w:hAnsi="Times" w:cs="Times"/>
          <w:lang w:eastAsia="x-none"/>
        </w:rPr>
        <w:t>:</w:t>
      </w:r>
    </w:p>
    <w:p w14:paraId="70E629F7" w14:textId="77777777" w:rsidR="00032007" w:rsidRPr="00640693" w:rsidRDefault="00032007" w:rsidP="00640693">
      <w:pPr>
        <w:pStyle w:val="maintext"/>
        <w:numPr>
          <w:ilvl w:val="0"/>
          <w:numId w:val="37"/>
        </w:numPr>
        <w:spacing w:after="0"/>
        <w:ind w:firstLineChars="0"/>
        <w:rPr>
          <w:i/>
          <w:iCs/>
        </w:rPr>
      </w:pPr>
      <w:r w:rsidRPr="004E09C1">
        <w:rPr>
          <w:i/>
          <w:iCs/>
        </w:rPr>
        <w:t>IAB supports TDM, FDM, and SDM between Access and BH links at an IAB node, subject to a half-duplex constraint. Further study the following solutions for the different multiplexing options:</w:t>
      </w:r>
    </w:p>
    <w:p w14:paraId="48E4EF14" w14:textId="77777777" w:rsidR="00032007" w:rsidRPr="00640693" w:rsidRDefault="00032007" w:rsidP="00640693">
      <w:pPr>
        <w:pStyle w:val="maintext"/>
        <w:numPr>
          <w:ilvl w:val="1"/>
          <w:numId w:val="37"/>
        </w:numPr>
        <w:spacing w:after="0"/>
        <w:ind w:firstLineChars="0"/>
        <w:rPr>
          <w:i/>
          <w:iCs/>
        </w:rPr>
      </w:pPr>
      <w:r w:rsidRPr="004E09C1">
        <w:rPr>
          <w:i/>
          <w:iCs/>
        </w:rPr>
        <w:t>Mechanisms for orthogonal partitioning of time slots or frequency resources between access and backhaul links across one or multiple hops</w:t>
      </w:r>
    </w:p>
    <w:p w14:paraId="11B49FF8" w14:textId="77777777" w:rsidR="00032007" w:rsidRPr="00640693" w:rsidRDefault="00032007" w:rsidP="00640693">
      <w:pPr>
        <w:pStyle w:val="maintext"/>
        <w:numPr>
          <w:ilvl w:val="1"/>
          <w:numId w:val="37"/>
        </w:numPr>
        <w:spacing w:after="0"/>
        <w:ind w:firstLineChars="0"/>
        <w:rPr>
          <w:i/>
          <w:iCs/>
        </w:rPr>
      </w:pPr>
      <w:r w:rsidRPr="004E09C1">
        <w:rPr>
          <w:i/>
          <w:iCs/>
        </w:rPr>
        <w:t>Utilization of different DL/UL slot configurations for access and backhaul links</w:t>
      </w:r>
    </w:p>
    <w:p w14:paraId="5969AE6E" w14:textId="77777777" w:rsidR="00032007" w:rsidRPr="00640693" w:rsidRDefault="00032007" w:rsidP="00640693">
      <w:pPr>
        <w:pStyle w:val="maintext"/>
        <w:numPr>
          <w:ilvl w:val="1"/>
          <w:numId w:val="37"/>
        </w:numPr>
        <w:spacing w:after="0"/>
        <w:ind w:firstLineChars="0"/>
        <w:rPr>
          <w:i/>
          <w:iCs/>
        </w:rPr>
      </w:pPr>
      <w:r w:rsidRPr="004E09C1">
        <w:rPr>
          <w:i/>
          <w:iCs/>
        </w:rPr>
        <w:t>DL and UL power control enhancements and timing requirements to allow for intra-panel FDM and SDM of backhaul and access links.</w:t>
      </w:r>
    </w:p>
    <w:p w14:paraId="46559AC9" w14:textId="77777777" w:rsidR="00032007" w:rsidRPr="00640693" w:rsidRDefault="00032007" w:rsidP="00640693">
      <w:pPr>
        <w:pStyle w:val="maintext"/>
        <w:numPr>
          <w:ilvl w:val="1"/>
          <w:numId w:val="37"/>
        </w:numPr>
        <w:spacing w:after="0"/>
        <w:ind w:firstLineChars="0"/>
        <w:rPr>
          <w:i/>
          <w:iCs/>
        </w:rPr>
      </w:pPr>
      <w:r w:rsidRPr="004E09C1">
        <w:rPr>
          <w:i/>
          <w:iCs/>
        </w:rPr>
        <w:t>Interference management including cross-link interference</w:t>
      </w:r>
    </w:p>
    <w:p w14:paraId="5D1FEF47" w14:textId="77777777" w:rsidR="00032007" w:rsidRPr="00640693" w:rsidRDefault="00032007" w:rsidP="00640693">
      <w:pPr>
        <w:pStyle w:val="maintext"/>
        <w:numPr>
          <w:ilvl w:val="1"/>
          <w:numId w:val="37"/>
        </w:numPr>
        <w:spacing w:after="0"/>
        <w:ind w:firstLineChars="0"/>
        <w:rPr>
          <w:i/>
          <w:iCs/>
        </w:rPr>
      </w:pPr>
      <w:r w:rsidRPr="004E09C1">
        <w:rPr>
          <w:i/>
          <w:iCs/>
        </w:rPr>
        <w:t>Note: the level of required enhancement or optimization for the different options is FFS</w:t>
      </w:r>
    </w:p>
    <w:p w14:paraId="2D60425C" w14:textId="74A6C728" w:rsidR="00032007" w:rsidRPr="008A30D0" w:rsidRDefault="00032007" w:rsidP="00640693">
      <w:pPr>
        <w:pStyle w:val="maintext"/>
        <w:spacing w:before="0" w:after="0"/>
        <w:ind w:left="720" w:firstLineChars="0" w:firstLine="0"/>
        <w:rPr>
          <w:b/>
          <w:i/>
        </w:rPr>
      </w:pPr>
    </w:p>
    <w:p w14:paraId="0CBD099B" w14:textId="1D8FF8F7" w:rsidR="00032007" w:rsidRPr="00640693" w:rsidRDefault="00032007" w:rsidP="00640693">
      <w:pPr>
        <w:spacing w:after="0"/>
        <w:rPr>
          <w:rFonts w:ascii="Times" w:eastAsia="Times" w:hAnsi="Times" w:cs="Times"/>
          <w:lang w:eastAsia="x-none"/>
        </w:rPr>
      </w:pPr>
      <w:r w:rsidRPr="00640693">
        <w:rPr>
          <w:rFonts w:ascii="Times" w:eastAsia="Times" w:hAnsi="Times" w:cs="Times"/>
          <w:highlight w:val="green"/>
          <w:lang w:eastAsia="x-none"/>
        </w:rPr>
        <w:t>Agreements</w:t>
      </w:r>
      <w:r w:rsidRPr="00640693">
        <w:rPr>
          <w:rFonts w:ascii="Times" w:eastAsia="Times" w:hAnsi="Times" w:cs="Times"/>
          <w:lang w:eastAsia="x-none"/>
        </w:rPr>
        <w:t>:</w:t>
      </w:r>
    </w:p>
    <w:p w14:paraId="62789307" w14:textId="77777777" w:rsidR="00032007" w:rsidRPr="00640693" w:rsidRDefault="00032007" w:rsidP="00640693">
      <w:pPr>
        <w:pStyle w:val="maintext"/>
        <w:numPr>
          <w:ilvl w:val="0"/>
          <w:numId w:val="37"/>
        </w:numPr>
        <w:spacing w:after="0"/>
        <w:ind w:firstLineChars="0"/>
        <w:rPr>
          <w:i/>
          <w:iCs/>
        </w:rPr>
      </w:pPr>
      <w:r w:rsidRPr="004E09C1">
        <w:rPr>
          <w:i/>
          <w:iCs/>
        </w:rPr>
        <w:t>Downlink IAB transmissions (transmissions from an IAB node to child IAB nodes and UEs directly under the IAB node) should be scheduled by the IAB node itself.</w:t>
      </w:r>
    </w:p>
    <w:p w14:paraId="46AD711F" w14:textId="77777777" w:rsidR="00032007" w:rsidRPr="00640693" w:rsidRDefault="00032007" w:rsidP="00640693">
      <w:pPr>
        <w:pStyle w:val="maintext"/>
        <w:numPr>
          <w:ilvl w:val="0"/>
          <w:numId w:val="37"/>
        </w:numPr>
        <w:spacing w:after="0"/>
        <w:ind w:firstLineChars="0"/>
        <w:rPr>
          <w:i/>
          <w:iCs/>
        </w:rPr>
      </w:pPr>
      <w:r w:rsidRPr="004E09C1">
        <w:rPr>
          <w:i/>
          <w:iCs/>
        </w:rPr>
        <w:t>Uplink IAB transmission (transmissions from an IAB node to its parent node) should be scheduled by the parent node.</w:t>
      </w:r>
    </w:p>
    <w:p w14:paraId="06D99C97" w14:textId="77777777" w:rsidR="00032007" w:rsidRPr="00032007" w:rsidRDefault="00032007" w:rsidP="00640693">
      <w:pPr>
        <w:pStyle w:val="maintext"/>
        <w:numPr>
          <w:ilvl w:val="0"/>
          <w:numId w:val="37"/>
        </w:numPr>
        <w:spacing w:after="0"/>
        <w:ind w:firstLineChars="0"/>
        <w:rPr>
          <w:i/>
        </w:rPr>
      </w:pPr>
      <w:r w:rsidRPr="00032007">
        <w:rPr>
          <w:i/>
        </w:rPr>
        <w:t xml:space="preserve">Semi-static (on the timescale of RRC signalling) should be supported for resource (frequency, time in terms of slot/slot format, etc.) coordination between IAB nodes. </w:t>
      </w:r>
    </w:p>
    <w:p w14:paraId="6558F6AA" w14:textId="77777777" w:rsidR="00032007" w:rsidRPr="00640693" w:rsidRDefault="00032007" w:rsidP="00640693">
      <w:pPr>
        <w:pStyle w:val="maintext"/>
        <w:numPr>
          <w:ilvl w:val="0"/>
          <w:numId w:val="37"/>
        </w:numPr>
        <w:spacing w:after="0"/>
        <w:ind w:firstLineChars="0"/>
        <w:rPr>
          <w:i/>
          <w:iCs/>
        </w:rPr>
      </w:pPr>
      <w:r w:rsidRPr="004E09C1">
        <w:rPr>
          <w:i/>
          <w:iCs/>
        </w:rPr>
        <w:t>The following aspects should be further studied:</w:t>
      </w:r>
    </w:p>
    <w:p w14:paraId="20FBBF3C" w14:textId="77777777" w:rsidR="00032007" w:rsidRPr="00640693" w:rsidRDefault="00032007" w:rsidP="00640693">
      <w:pPr>
        <w:pStyle w:val="maintext"/>
        <w:numPr>
          <w:ilvl w:val="1"/>
          <w:numId w:val="37"/>
        </w:numPr>
        <w:spacing w:after="0"/>
        <w:ind w:firstLineChars="0"/>
        <w:rPr>
          <w:i/>
          <w:iCs/>
        </w:rPr>
      </w:pPr>
      <w:r w:rsidRPr="004E09C1">
        <w:rPr>
          <w:i/>
          <w:iCs/>
        </w:rPr>
        <w:t>Distributed or centralized coordination mechanisms</w:t>
      </w:r>
    </w:p>
    <w:p w14:paraId="74E434B7" w14:textId="77777777" w:rsidR="00032007" w:rsidRPr="00BC5A0B" w:rsidRDefault="00032007" w:rsidP="00032007">
      <w:pPr>
        <w:pStyle w:val="maintext"/>
        <w:numPr>
          <w:ilvl w:val="1"/>
          <w:numId w:val="37"/>
        </w:numPr>
        <w:spacing w:after="0"/>
        <w:ind w:firstLineChars="0"/>
        <w:rPr>
          <w:i/>
        </w:rPr>
      </w:pPr>
      <w:r w:rsidRPr="00BC5A0B">
        <w:rPr>
          <w:i/>
        </w:rPr>
        <w:t>Resource granularity of the required signalling (e.g. TDD configuration pattern)</w:t>
      </w:r>
    </w:p>
    <w:p w14:paraId="71C73B1A" w14:textId="77777777" w:rsidR="00032007" w:rsidRPr="00640693" w:rsidRDefault="00032007" w:rsidP="00640693">
      <w:pPr>
        <w:pStyle w:val="maintext"/>
        <w:numPr>
          <w:ilvl w:val="1"/>
          <w:numId w:val="37"/>
        </w:numPr>
        <w:spacing w:after="0"/>
        <w:ind w:firstLineChars="0"/>
        <w:rPr>
          <w:i/>
          <w:iCs/>
        </w:rPr>
      </w:pPr>
      <w:r w:rsidRPr="004E09C1">
        <w:rPr>
          <w:i/>
          <w:iCs/>
        </w:rPr>
        <w:t>Exchange of L1 and/or L3 measurements between IAB nodes</w:t>
      </w:r>
    </w:p>
    <w:p w14:paraId="03334092" w14:textId="77777777" w:rsidR="00032007" w:rsidRPr="00640693" w:rsidRDefault="00032007" w:rsidP="00640693">
      <w:pPr>
        <w:pStyle w:val="maintext"/>
        <w:numPr>
          <w:ilvl w:val="1"/>
          <w:numId w:val="37"/>
        </w:numPr>
        <w:spacing w:after="0"/>
        <w:ind w:firstLineChars="0"/>
        <w:rPr>
          <w:i/>
          <w:iCs/>
        </w:rPr>
      </w:pPr>
      <w:r w:rsidRPr="004E09C1">
        <w:rPr>
          <w:i/>
          <w:iCs/>
        </w:rPr>
        <w:t>Exchange of topology related information (e.g. hop order) impacting RAN1 study</w:t>
      </w:r>
    </w:p>
    <w:p w14:paraId="6040D8B6" w14:textId="3AB1CD3F" w:rsidR="00032007" w:rsidRPr="00640693" w:rsidRDefault="00032007" w:rsidP="00640693">
      <w:pPr>
        <w:pStyle w:val="maintext"/>
        <w:numPr>
          <w:ilvl w:val="1"/>
          <w:numId w:val="37"/>
        </w:numPr>
        <w:spacing w:after="0"/>
        <w:ind w:firstLineChars="0"/>
        <w:rPr>
          <w:i/>
          <w:iCs/>
        </w:rPr>
      </w:pPr>
      <w:r w:rsidRPr="004E09C1">
        <w:rPr>
          <w:i/>
          <w:iCs/>
        </w:rPr>
        <w:t>Resource (frequency, time in terms of slot/slot format, etc.) coordination which is faster than semi-static coordination</w:t>
      </w:r>
      <w:r w:rsidR="008B4A92" w:rsidRPr="004E09C1">
        <w:rPr>
          <w:i/>
          <w:iCs/>
        </w:rPr>
        <w:t>.</w:t>
      </w:r>
    </w:p>
    <w:p w14:paraId="10FD11CC" w14:textId="555288BC" w:rsidR="00062630" w:rsidRDefault="00062630" w:rsidP="00062630">
      <w:pPr>
        <w:pStyle w:val="Heading1"/>
      </w:pPr>
      <w:r>
        <w:rPr>
          <w:color w:val="000000"/>
        </w:rPr>
        <w:lastRenderedPageBreak/>
        <w:t>2</w:t>
      </w:r>
      <w:r w:rsidRPr="00A51522">
        <w:rPr>
          <w:color w:val="000000"/>
        </w:rPr>
        <w:tab/>
      </w:r>
      <w:r w:rsidR="00EA54D5">
        <w:t>Duplexing options</w:t>
      </w:r>
    </w:p>
    <w:p w14:paraId="59FBDE4C" w14:textId="12AF0244" w:rsidR="00C45DFD" w:rsidRDefault="001D4793" w:rsidP="003215CC">
      <w:pPr>
        <w:spacing w:after="0"/>
        <w:jc w:val="both"/>
      </w:pPr>
      <w:r>
        <w:t>It</w:t>
      </w:r>
      <w:r w:rsidR="00340C2C">
        <w:t xml:space="preserve"> was agreed in RAN1#</w:t>
      </w:r>
      <w:r w:rsidR="008B4A92">
        <w:t xml:space="preserve">93 </w:t>
      </w:r>
      <w:r w:rsidR="00340C2C">
        <w:t>that “</w:t>
      </w:r>
      <w:r w:rsidR="008B4A92" w:rsidRPr="00640693">
        <w:rPr>
          <w:i/>
          <w:iCs/>
        </w:rPr>
        <w:t>IAB supports TDM, FDM, and SDM between Access and BH links at an IAB node, subject to a half-duplex constraint</w:t>
      </w:r>
      <w:r w:rsidR="00340C2C">
        <w:t xml:space="preserve">”. </w:t>
      </w:r>
      <w:r w:rsidR="009D3EF3">
        <w:t xml:space="preserve">In the following, we </w:t>
      </w:r>
      <w:r w:rsidR="00C45DFD">
        <w:t xml:space="preserve">consider </w:t>
      </w:r>
      <w:r w:rsidR="00340C2C">
        <w:t xml:space="preserve">two </w:t>
      </w:r>
      <w:r w:rsidR="00C45DFD">
        <w:t>different IAB scenarios relevant to TDD and millimetre wave scenarios:</w:t>
      </w:r>
    </w:p>
    <w:p w14:paraId="14F4CC97" w14:textId="481AB35D" w:rsidR="001C18A9" w:rsidRPr="00C45DFD" w:rsidRDefault="00E82AE8" w:rsidP="003215CC">
      <w:pPr>
        <w:pStyle w:val="ListParagraph"/>
        <w:numPr>
          <w:ilvl w:val="0"/>
          <w:numId w:val="25"/>
        </w:numPr>
        <w:jc w:val="both"/>
        <w:rPr>
          <w:lang w:val="en-US"/>
        </w:rPr>
      </w:pPr>
      <w:r w:rsidRPr="00E82AE8">
        <w:rPr>
          <w:sz w:val="20"/>
          <w:u w:val="single"/>
          <w:lang w:val="en-US"/>
        </w:rPr>
        <w:t>Option 1</w:t>
      </w:r>
      <w:r>
        <w:rPr>
          <w:sz w:val="20"/>
          <w:lang w:val="en-US"/>
        </w:rPr>
        <w:t xml:space="preserve">: </w:t>
      </w:r>
      <w:r w:rsidR="00C45DFD" w:rsidRPr="00C45DFD">
        <w:rPr>
          <w:sz w:val="20"/>
          <w:lang w:val="en-US"/>
        </w:rPr>
        <w:t>Half</w:t>
      </w:r>
      <w:r w:rsidR="00126F6B">
        <w:rPr>
          <w:sz w:val="20"/>
          <w:lang w:val="en-US"/>
        </w:rPr>
        <w:t>-</w:t>
      </w:r>
      <w:r>
        <w:rPr>
          <w:sz w:val="20"/>
          <w:lang w:val="en-US"/>
        </w:rPr>
        <w:t xml:space="preserve">duplex with </w:t>
      </w:r>
      <w:r w:rsidR="00C45DFD" w:rsidRPr="00C45DFD">
        <w:rPr>
          <w:sz w:val="20"/>
          <w:lang w:val="en-US"/>
        </w:rPr>
        <w:t>TDM between access and backhaul</w:t>
      </w:r>
    </w:p>
    <w:p w14:paraId="1C50368A" w14:textId="34AECACC" w:rsidR="00C45DFD" w:rsidRPr="00C45DFD" w:rsidRDefault="00E82AE8" w:rsidP="00640693">
      <w:pPr>
        <w:pStyle w:val="ListParagraph"/>
        <w:numPr>
          <w:ilvl w:val="0"/>
          <w:numId w:val="25"/>
        </w:numPr>
        <w:spacing w:after="120"/>
        <w:ind w:left="1003" w:hanging="357"/>
        <w:jc w:val="both"/>
        <w:rPr>
          <w:lang w:val="en-US"/>
        </w:rPr>
      </w:pPr>
      <w:r w:rsidRPr="00E82AE8">
        <w:rPr>
          <w:sz w:val="20"/>
          <w:u w:val="single"/>
          <w:lang w:val="en-US"/>
        </w:rPr>
        <w:t>Option 2</w:t>
      </w:r>
      <w:r>
        <w:rPr>
          <w:sz w:val="20"/>
          <w:lang w:val="en-US"/>
        </w:rPr>
        <w:t xml:space="preserve">: </w:t>
      </w:r>
      <w:r w:rsidR="00C45DFD">
        <w:rPr>
          <w:sz w:val="20"/>
          <w:lang w:val="en-US"/>
        </w:rPr>
        <w:t>Half</w:t>
      </w:r>
      <w:r w:rsidR="00126F6B">
        <w:rPr>
          <w:sz w:val="20"/>
          <w:lang w:val="en-US"/>
        </w:rPr>
        <w:t>-</w:t>
      </w:r>
      <w:r>
        <w:rPr>
          <w:sz w:val="20"/>
          <w:lang w:val="en-US"/>
        </w:rPr>
        <w:t>duplex with</w:t>
      </w:r>
      <w:r w:rsidR="00C45DFD">
        <w:rPr>
          <w:sz w:val="20"/>
          <w:lang w:val="en-US"/>
        </w:rPr>
        <w:t xml:space="preserve"> SDM/FDM between access and backhaul</w:t>
      </w:r>
    </w:p>
    <w:p w14:paraId="51A422F7" w14:textId="5EF69500" w:rsidR="00A72456" w:rsidRDefault="00A22245" w:rsidP="00C45DFD">
      <w:pPr>
        <w:rPr>
          <w:lang w:val="en-US"/>
        </w:rPr>
      </w:pPr>
      <w:r w:rsidRPr="008A30D0">
        <w:rPr>
          <w:lang w:val="en-US"/>
        </w:rPr>
        <w:t xml:space="preserve">Based on the discussion </w:t>
      </w:r>
      <w:r w:rsidR="00A72456" w:rsidRPr="008A30D0">
        <w:rPr>
          <w:lang w:val="en-US"/>
        </w:rPr>
        <w:t>in [</w:t>
      </w:r>
      <w:r w:rsidR="009C124A">
        <w:rPr>
          <w:lang w:val="en-US"/>
        </w:rPr>
        <w:t>3</w:t>
      </w:r>
      <w:r w:rsidRPr="008A30D0">
        <w:rPr>
          <w:lang w:val="en-US"/>
        </w:rPr>
        <w:t>], there is no need to consider full-duplex IAB</w:t>
      </w:r>
      <w:r w:rsidR="002E7E0E">
        <w:rPr>
          <w:lang w:val="en-US"/>
        </w:rPr>
        <w:t xml:space="preserve"> scenarios</w:t>
      </w:r>
      <w:r w:rsidRPr="008A30D0">
        <w:rPr>
          <w:lang w:val="en-US"/>
        </w:rPr>
        <w:t xml:space="preserve"> in 3GPP. </w:t>
      </w:r>
      <w:r w:rsidR="002E7E0E">
        <w:rPr>
          <w:lang w:val="en-US"/>
        </w:rPr>
        <w:t>Those</w:t>
      </w:r>
      <w:r w:rsidR="00AC6429">
        <w:rPr>
          <w:lang w:val="en-US"/>
        </w:rPr>
        <w:t xml:space="preserve"> </w:t>
      </w:r>
      <w:proofErr w:type="gramStart"/>
      <w:r w:rsidR="00AC6429">
        <w:rPr>
          <w:lang w:val="en-US"/>
        </w:rPr>
        <w:t>can be seen as</w:t>
      </w:r>
      <w:proofErr w:type="gramEnd"/>
      <w:r w:rsidR="00AC6429">
        <w:rPr>
          <w:lang w:val="en-US"/>
        </w:rPr>
        <w:t xml:space="preserve"> network implementation options that can be supported </w:t>
      </w:r>
      <w:r w:rsidR="002E7E0E">
        <w:rPr>
          <w:lang w:val="en-US"/>
        </w:rPr>
        <w:t>with</w:t>
      </w:r>
      <w:r w:rsidR="00AC6429">
        <w:rPr>
          <w:lang w:val="en-US"/>
        </w:rPr>
        <w:t xml:space="preserve"> functionalities to be defined for half-duplex IAB scenarios.</w:t>
      </w:r>
      <w:r w:rsidRPr="008A30D0">
        <w:rPr>
          <w:lang w:val="en-US"/>
        </w:rPr>
        <w:t xml:space="preserve">  </w:t>
      </w:r>
    </w:p>
    <w:p w14:paraId="43EB8871" w14:textId="2DB4A6D8" w:rsidR="00C45DFD" w:rsidRPr="00C731AD" w:rsidRDefault="00E82AE8" w:rsidP="00C45DFD">
      <w:pPr>
        <w:pStyle w:val="Heading2"/>
        <w:rPr>
          <w:sz w:val="24"/>
          <w:szCs w:val="24"/>
        </w:rPr>
      </w:pPr>
      <w:r>
        <w:rPr>
          <w:sz w:val="24"/>
          <w:szCs w:val="24"/>
        </w:rPr>
        <w:t xml:space="preserve">Option 1: </w:t>
      </w:r>
      <w:r w:rsidR="00126F6B">
        <w:rPr>
          <w:sz w:val="24"/>
          <w:szCs w:val="24"/>
        </w:rPr>
        <w:t>Half-</w:t>
      </w:r>
      <w:r w:rsidR="00C45DFD" w:rsidRPr="00C45DFD">
        <w:rPr>
          <w:sz w:val="24"/>
          <w:szCs w:val="24"/>
        </w:rPr>
        <w:t>duplex</w:t>
      </w:r>
      <w:r>
        <w:rPr>
          <w:sz w:val="24"/>
          <w:szCs w:val="24"/>
        </w:rPr>
        <w:t xml:space="preserve"> with</w:t>
      </w:r>
      <w:r w:rsidR="00C45DFD" w:rsidRPr="00C45DFD">
        <w:rPr>
          <w:sz w:val="24"/>
          <w:szCs w:val="24"/>
        </w:rPr>
        <w:t xml:space="preserve"> TDM between access and backhaul</w:t>
      </w:r>
      <w:r w:rsidR="00C45DFD">
        <w:rPr>
          <w:sz w:val="24"/>
          <w:szCs w:val="24"/>
        </w:rPr>
        <w:t xml:space="preserve"> </w:t>
      </w:r>
    </w:p>
    <w:p w14:paraId="74DE7CD1" w14:textId="2E850174" w:rsidR="00C45DFD" w:rsidRDefault="00C45DFD" w:rsidP="003215CC">
      <w:pPr>
        <w:spacing w:after="0"/>
        <w:jc w:val="both"/>
      </w:pPr>
      <w:r>
        <w:t xml:space="preserve">Figure 1 shows an example of half-duplex IAB scenario having TDM between access and backhaul. This </w:t>
      </w:r>
      <w:r w:rsidR="00556CC5">
        <w:t xml:space="preserve">is </w:t>
      </w:r>
      <w:r w:rsidR="00215664">
        <w:t xml:space="preserve">a resource allocation scenario, which requires </w:t>
      </w:r>
      <w:r w:rsidR="00556CC5">
        <w:t xml:space="preserve">a specific </w:t>
      </w:r>
      <w:r w:rsidR="00215664">
        <w:t>attention in</w:t>
      </w:r>
      <w:r>
        <w:t xml:space="preserve"> </w:t>
      </w:r>
      <w:r w:rsidR="00E82AE8">
        <w:t>3GPP</w:t>
      </w:r>
      <w:r w:rsidR="00215664">
        <w:t xml:space="preserve">. This is </w:t>
      </w:r>
      <w:proofErr w:type="gramStart"/>
      <w:r w:rsidR="00215664">
        <w:t xml:space="preserve">due to the fact </w:t>
      </w:r>
      <w:r w:rsidR="00F00AC9">
        <w:t>that</w:t>
      </w:r>
      <w:proofErr w:type="gramEnd"/>
      <w:r w:rsidR="00F00AC9">
        <w:t xml:space="preserve"> </w:t>
      </w:r>
      <w:r w:rsidR="0075246F">
        <w:t xml:space="preserve">while communicating over </w:t>
      </w:r>
      <w:r w:rsidR="00215664">
        <w:t xml:space="preserve">the access link </w:t>
      </w:r>
      <w:r w:rsidR="0075246F">
        <w:t xml:space="preserve">IAB node </w:t>
      </w:r>
      <w:r w:rsidR="00215664">
        <w:t>cannot communicate with Donor</w:t>
      </w:r>
      <w:r w:rsidR="0075246F">
        <w:t xml:space="preserve"> or parent IAB node</w:t>
      </w:r>
      <w:r w:rsidR="00215664">
        <w:t>.</w:t>
      </w:r>
      <w:r w:rsidR="00556CC5">
        <w:t xml:space="preserve"> This will </w:t>
      </w:r>
      <w:r w:rsidR="009C5AA5">
        <w:t xml:space="preserve">restrict </w:t>
      </w:r>
      <w:r w:rsidR="00556CC5">
        <w:t>e.g. opportunities for dynamic resource allocation between access and backhaul</w:t>
      </w:r>
      <w:r w:rsidR="00F00AC9">
        <w:t xml:space="preserve"> (see details in Section 4)</w:t>
      </w:r>
      <w:r w:rsidR="00556CC5">
        <w:t xml:space="preserve">. </w:t>
      </w:r>
      <w:r w:rsidR="00215664">
        <w:t xml:space="preserve">As can be noted, Option 1 requires that </w:t>
      </w:r>
      <w:r>
        <w:t>four separate time domain re</w:t>
      </w:r>
      <w:r w:rsidR="00215664">
        <w:t xml:space="preserve">sources are </w:t>
      </w:r>
      <w:r w:rsidR="006F5CC9">
        <w:t>provided</w:t>
      </w:r>
      <w:r>
        <w:t>:</w:t>
      </w:r>
      <w:r w:rsidRPr="00C45DFD">
        <w:t xml:space="preserve"> </w:t>
      </w:r>
    </w:p>
    <w:p w14:paraId="68D93DE9" w14:textId="3F957C22" w:rsidR="00C45DFD" w:rsidRPr="00215664" w:rsidRDefault="00C45DFD" w:rsidP="003215CC">
      <w:pPr>
        <w:pStyle w:val="ListParagraph"/>
        <w:numPr>
          <w:ilvl w:val="0"/>
          <w:numId w:val="33"/>
        </w:numPr>
        <w:jc w:val="both"/>
        <w:rPr>
          <w:lang w:val="en-US"/>
        </w:rPr>
      </w:pPr>
      <w:r w:rsidRPr="004E09C1">
        <w:rPr>
          <w:sz w:val="20"/>
          <w:szCs w:val="20"/>
          <w:lang w:val="en-US"/>
        </w:rPr>
        <w:t xml:space="preserve">Backhaul DL: </w:t>
      </w:r>
      <w:r w:rsidR="00E82AE8" w:rsidRPr="004E09C1">
        <w:rPr>
          <w:sz w:val="20"/>
          <w:szCs w:val="20"/>
          <w:lang w:val="en-US"/>
        </w:rPr>
        <w:t>Donor</w:t>
      </w:r>
      <w:r w:rsidR="0075246F" w:rsidRPr="004E09C1">
        <w:rPr>
          <w:sz w:val="20"/>
          <w:szCs w:val="20"/>
          <w:lang w:val="en-US"/>
        </w:rPr>
        <w:t>/parent IAB node</w:t>
      </w:r>
      <w:r w:rsidR="00E82AE8" w:rsidRPr="004E09C1">
        <w:rPr>
          <w:sz w:val="20"/>
          <w:szCs w:val="20"/>
          <w:lang w:val="en-US"/>
        </w:rPr>
        <w:t xml:space="preserve"> can use these resources also for access link DL</w:t>
      </w:r>
    </w:p>
    <w:p w14:paraId="0981C832" w14:textId="64C7F8A5" w:rsidR="00E82AE8" w:rsidRPr="00215664" w:rsidRDefault="00E82AE8" w:rsidP="003215CC">
      <w:pPr>
        <w:pStyle w:val="ListParagraph"/>
        <w:numPr>
          <w:ilvl w:val="0"/>
          <w:numId w:val="33"/>
        </w:numPr>
        <w:jc w:val="both"/>
        <w:rPr>
          <w:lang w:val="en-US"/>
        </w:rPr>
      </w:pPr>
      <w:r w:rsidRPr="004E09C1">
        <w:rPr>
          <w:sz w:val="20"/>
          <w:szCs w:val="20"/>
          <w:lang w:val="en-US"/>
        </w:rPr>
        <w:t>Backhaul UL</w:t>
      </w:r>
      <w:r w:rsidR="000E502B" w:rsidRPr="004E09C1">
        <w:rPr>
          <w:sz w:val="20"/>
          <w:szCs w:val="20"/>
          <w:lang w:val="en-US"/>
        </w:rPr>
        <w:t>:</w:t>
      </w:r>
      <w:r w:rsidRPr="004E09C1">
        <w:rPr>
          <w:sz w:val="20"/>
          <w:szCs w:val="20"/>
          <w:lang w:val="en-US"/>
        </w:rPr>
        <w:t xml:space="preserve"> Donor</w:t>
      </w:r>
      <w:r w:rsidR="0075246F" w:rsidRPr="004E09C1">
        <w:rPr>
          <w:sz w:val="20"/>
          <w:szCs w:val="20"/>
          <w:lang w:val="en-US"/>
        </w:rPr>
        <w:t>/parent IAB node</w:t>
      </w:r>
      <w:r w:rsidRPr="004E09C1">
        <w:rPr>
          <w:sz w:val="20"/>
          <w:szCs w:val="20"/>
          <w:lang w:val="en-US"/>
        </w:rPr>
        <w:t xml:space="preserve"> can use these resources also for access link UL</w:t>
      </w:r>
    </w:p>
    <w:p w14:paraId="7E12F6F6" w14:textId="29C74346" w:rsidR="00E82AE8" w:rsidRPr="00215664" w:rsidRDefault="00E82AE8" w:rsidP="003215CC">
      <w:pPr>
        <w:pStyle w:val="ListParagraph"/>
        <w:numPr>
          <w:ilvl w:val="0"/>
          <w:numId w:val="33"/>
        </w:numPr>
        <w:jc w:val="both"/>
        <w:rPr>
          <w:lang w:val="en-US"/>
        </w:rPr>
      </w:pPr>
      <w:r w:rsidRPr="00215664">
        <w:rPr>
          <w:sz w:val="20"/>
          <w:lang w:val="en-US"/>
        </w:rPr>
        <w:t xml:space="preserve">Access link </w:t>
      </w:r>
      <w:r w:rsidR="000E502B">
        <w:rPr>
          <w:sz w:val="20"/>
          <w:lang w:val="en-US"/>
        </w:rPr>
        <w:t>D</w:t>
      </w:r>
      <w:r w:rsidR="000E502B" w:rsidRPr="00215664">
        <w:rPr>
          <w:sz w:val="20"/>
          <w:lang w:val="en-US"/>
        </w:rPr>
        <w:t>L</w:t>
      </w:r>
    </w:p>
    <w:p w14:paraId="133DD9D5" w14:textId="5C6CA9FF" w:rsidR="00E82AE8" w:rsidRPr="00556CC5" w:rsidRDefault="00E82AE8" w:rsidP="003215CC">
      <w:pPr>
        <w:pStyle w:val="ListParagraph"/>
        <w:numPr>
          <w:ilvl w:val="0"/>
          <w:numId w:val="33"/>
        </w:numPr>
        <w:jc w:val="both"/>
        <w:rPr>
          <w:lang w:val="en-US"/>
        </w:rPr>
      </w:pPr>
      <w:r w:rsidRPr="00215664">
        <w:rPr>
          <w:sz w:val="20"/>
          <w:lang w:val="en-US"/>
        </w:rPr>
        <w:t xml:space="preserve">Access link </w:t>
      </w:r>
      <w:r w:rsidR="000E502B">
        <w:rPr>
          <w:sz w:val="20"/>
          <w:lang w:val="en-US"/>
        </w:rPr>
        <w:t>U</w:t>
      </w:r>
      <w:r w:rsidR="000E502B" w:rsidRPr="00215664">
        <w:rPr>
          <w:sz w:val="20"/>
          <w:lang w:val="en-US"/>
        </w:rPr>
        <w:t>L</w:t>
      </w:r>
      <w:r w:rsidR="000E502B">
        <w:rPr>
          <w:sz w:val="20"/>
          <w:lang w:val="en-US"/>
        </w:rPr>
        <w:t>.</w:t>
      </w:r>
    </w:p>
    <w:p w14:paraId="2532EDB1" w14:textId="77777777" w:rsidR="00556CC5" w:rsidRPr="00215664" w:rsidRDefault="00556CC5" w:rsidP="003215CC">
      <w:pPr>
        <w:pStyle w:val="ListParagraph"/>
        <w:ind w:left="1004"/>
        <w:jc w:val="both"/>
        <w:rPr>
          <w:lang w:val="en-US"/>
        </w:rPr>
      </w:pPr>
    </w:p>
    <w:p w14:paraId="15432B90" w14:textId="16A21C19" w:rsidR="00E82AE8" w:rsidRDefault="00E82AE8" w:rsidP="003215CC">
      <w:pPr>
        <w:jc w:val="both"/>
        <w:rPr>
          <w:lang w:val="en-US"/>
        </w:rPr>
      </w:pPr>
      <w:r>
        <w:rPr>
          <w:lang w:val="en-US"/>
        </w:rPr>
        <w:t>Option 1 is easy to implement</w:t>
      </w:r>
      <w:r w:rsidR="00126F6B">
        <w:rPr>
          <w:lang w:val="en-US"/>
        </w:rPr>
        <w:t>,</w:t>
      </w:r>
      <w:r>
        <w:rPr>
          <w:lang w:val="en-US"/>
        </w:rPr>
        <w:t xml:space="preserve"> and it represents a robust design since it can be </w:t>
      </w:r>
      <w:r w:rsidR="007F6734">
        <w:rPr>
          <w:lang w:val="en-US"/>
        </w:rPr>
        <w:t xml:space="preserve">coordinated in </w:t>
      </w:r>
      <w:r w:rsidR="00126F6B">
        <w:rPr>
          <w:lang w:val="en-US"/>
        </w:rPr>
        <w:t>a</w:t>
      </w:r>
      <w:r w:rsidR="007F6734">
        <w:rPr>
          <w:lang w:val="en-US"/>
        </w:rPr>
        <w:t xml:space="preserve"> centralized manner and operated </w:t>
      </w:r>
      <w:r>
        <w:rPr>
          <w:lang w:val="en-US"/>
        </w:rPr>
        <w:t>without any cross-link</w:t>
      </w:r>
      <w:r w:rsidR="00556CC5">
        <w:rPr>
          <w:lang w:val="en-US"/>
        </w:rPr>
        <w:t xml:space="preserve"> </w:t>
      </w:r>
      <w:r>
        <w:rPr>
          <w:lang w:val="en-US"/>
        </w:rPr>
        <w:t xml:space="preserve">interference. We think that Option 1 should be one of the high priority scenarios to be supported by </w:t>
      </w:r>
      <w:r w:rsidR="00556CC5">
        <w:rPr>
          <w:lang w:val="en-US"/>
        </w:rPr>
        <w:t xml:space="preserve">the </w:t>
      </w:r>
      <w:r>
        <w:rPr>
          <w:lang w:val="en-US"/>
        </w:rPr>
        <w:t xml:space="preserve">3GPP IAB </w:t>
      </w:r>
      <w:r w:rsidR="00215664">
        <w:rPr>
          <w:lang w:val="en-US"/>
        </w:rPr>
        <w:t>solution</w:t>
      </w:r>
      <w:r>
        <w:rPr>
          <w:lang w:val="en-US"/>
        </w:rPr>
        <w:t>.</w:t>
      </w:r>
    </w:p>
    <w:p w14:paraId="4A8ECD63" w14:textId="58B9B270" w:rsidR="00E82AE8" w:rsidRPr="00640693" w:rsidRDefault="00E82AE8" w:rsidP="00640693">
      <w:pPr>
        <w:spacing w:after="0"/>
        <w:jc w:val="both"/>
        <w:rPr>
          <w:i/>
          <w:iCs/>
        </w:rPr>
      </w:pPr>
      <w:r w:rsidRPr="004E09C1">
        <w:rPr>
          <w:b/>
          <w:bCs/>
          <w:i/>
          <w:iCs/>
        </w:rPr>
        <w:t xml:space="preserve">Observation 1: </w:t>
      </w:r>
      <w:r w:rsidRPr="004E09C1">
        <w:rPr>
          <w:i/>
          <w:iCs/>
        </w:rPr>
        <w:t xml:space="preserve">Four separate links are needed to facilitate </w:t>
      </w:r>
      <w:r w:rsidR="0075246F" w:rsidRPr="004E09C1">
        <w:rPr>
          <w:i/>
          <w:iCs/>
        </w:rPr>
        <w:t xml:space="preserve">IAB operation </w:t>
      </w:r>
      <w:r w:rsidRPr="004E09C1">
        <w:rPr>
          <w:i/>
          <w:iCs/>
        </w:rPr>
        <w:t>with half-duplex constraint and TDM between access and BH</w:t>
      </w:r>
      <w:r w:rsidR="000E502B" w:rsidRPr="004E09C1">
        <w:rPr>
          <w:i/>
          <w:iCs/>
        </w:rPr>
        <w:t>.</w:t>
      </w:r>
    </w:p>
    <w:p w14:paraId="727C4E25" w14:textId="77777777" w:rsidR="00C45DFD" w:rsidRDefault="00C45DFD" w:rsidP="000B36F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3539"/>
        <w:gridCol w:w="2556"/>
      </w:tblGrid>
      <w:tr w:rsidR="008202CD" w14:paraId="7B9D9A29" w14:textId="77777777" w:rsidTr="00481A3B">
        <w:trPr>
          <w:trHeight w:val="410"/>
        </w:trPr>
        <w:tc>
          <w:tcPr>
            <w:tcW w:w="3683" w:type="dxa"/>
          </w:tcPr>
          <w:p w14:paraId="20DA5F67" w14:textId="77777777" w:rsidR="00481A3B" w:rsidRDefault="008202CD" w:rsidP="008202CD">
            <w:pPr>
              <w:jc w:val="center"/>
            </w:pPr>
            <w:r w:rsidRPr="008202CD">
              <w:rPr>
                <w:noProof/>
              </w:rPr>
              <w:drawing>
                <wp:inline distT="0" distB="0" distL="0" distR="0" wp14:anchorId="49ACC7B1" wp14:editId="5B0ACB62">
                  <wp:extent cx="1752600" cy="9525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E85D29" w14:textId="1D8A0112" w:rsidR="008202CD" w:rsidRDefault="008202CD" w:rsidP="008202CD">
            <w:pPr>
              <w:pStyle w:val="ListParagraph"/>
              <w:numPr>
                <w:ilvl w:val="0"/>
                <w:numId w:val="26"/>
              </w:numPr>
              <w:jc w:val="center"/>
            </w:pPr>
            <w:proofErr w:type="spellStart"/>
            <w:r>
              <w:t>Backhaul</w:t>
            </w:r>
            <w:proofErr w:type="spellEnd"/>
            <w:r>
              <w:t xml:space="preserve"> DL</w:t>
            </w:r>
          </w:p>
        </w:tc>
        <w:tc>
          <w:tcPr>
            <w:tcW w:w="3683" w:type="dxa"/>
            <w:tcBorders>
              <w:right w:val="single" w:sz="4" w:space="0" w:color="auto"/>
            </w:tcBorders>
          </w:tcPr>
          <w:p w14:paraId="31EF3512" w14:textId="77777777" w:rsidR="00481A3B" w:rsidRDefault="008202CD" w:rsidP="008202CD">
            <w:pPr>
              <w:jc w:val="center"/>
            </w:pPr>
            <w:r w:rsidRPr="008202CD">
              <w:rPr>
                <w:noProof/>
              </w:rPr>
              <w:drawing>
                <wp:inline distT="0" distB="0" distL="0" distR="0" wp14:anchorId="74856A9D" wp14:editId="287FA162">
                  <wp:extent cx="1752600" cy="965200"/>
                  <wp:effectExtent l="0" t="0" r="0" b="635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96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4A9E26" w14:textId="25D47EB4" w:rsidR="008202CD" w:rsidRDefault="008202CD" w:rsidP="008202CD">
            <w:pPr>
              <w:pStyle w:val="ListParagraph"/>
              <w:numPr>
                <w:ilvl w:val="0"/>
                <w:numId w:val="26"/>
              </w:numPr>
              <w:jc w:val="center"/>
            </w:pPr>
            <w:proofErr w:type="spellStart"/>
            <w:r>
              <w:t>Backhaul</w:t>
            </w:r>
            <w:proofErr w:type="spellEnd"/>
            <w:r>
              <w:t xml:space="preserve"> UL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A126BB" w14:textId="77777777" w:rsidR="008202CD" w:rsidRDefault="008202CD" w:rsidP="000B36F4"/>
          <w:p w14:paraId="4CA1F0BE" w14:textId="514926D4" w:rsidR="008202CD" w:rsidRDefault="004E09C1" w:rsidP="000B36F4">
            <w:r w:rsidRPr="004E09C1">
              <w:t xml:space="preserve"> </w:t>
            </w:r>
            <w:r w:rsidRPr="004E09C1">
              <w:rPr>
                <w:noProof/>
              </w:rPr>
              <w:drawing>
                <wp:inline distT="0" distB="0" distL="0" distR="0" wp14:anchorId="2C63FF41" wp14:editId="29C9A67D">
                  <wp:extent cx="1479550" cy="816983"/>
                  <wp:effectExtent l="0" t="0" r="6350" b="254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0300" cy="822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02CD" w14:paraId="695F1DC5" w14:textId="77777777" w:rsidTr="00481A3B">
        <w:trPr>
          <w:trHeight w:val="410"/>
        </w:trPr>
        <w:tc>
          <w:tcPr>
            <w:tcW w:w="3683" w:type="dxa"/>
          </w:tcPr>
          <w:p w14:paraId="6FE3614B" w14:textId="77777777" w:rsidR="00481A3B" w:rsidRDefault="008202CD" w:rsidP="008202CD">
            <w:pPr>
              <w:jc w:val="center"/>
            </w:pPr>
            <w:r w:rsidRPr="008202CD">
              <w:rPr>
                <w:noProof/>
              </w:rPr>
              <w:drawing>
                <wp:inline distT="0" distB="0" distL="0" distR="0" wp14:anchorId="0E0CDFD1" wp14:editId="2C569CA2">
                  <wp:extent cx="1746250" cy="965200"/>
                  <wp:effectExtent l="0" t="0" r="0" b="635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0" cy="96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3021BC" w14:textId="52E176D5" w:rsidR="008202CD" w:rsidRDefault="008202CD" w:rsidP="008202CD">
            <w:pPr>
              <w:pStyle w:val="ListParagraph"/>
              <w:numPr>
                <w:ilvl w:val="0"/>
                <w:numId w:val="26"/>
              </w:numPr>
              <w:jc w:val="center"/>
            </w:pPr>
            <w:r>
              <w:t>Access DL</w:t>
            </w:r>
          </w:p>
        </w:tc>
        <w:tc>
          <w:tcPr>
            <w:tcW w:w="3683" w:type="dxa"/>
            <w:tcBorders>
              <w:right w:val="single" w:sz="4" w:space="0" w:color="auto"/>
            </w:tcBorders>
          </w:tcPr>
          <w:p w14:paraId="42428DB4" w14:textId="77777777" w:rsidR="00481A3B" w:rsidRDefault="008202CD" w:rsidP="008202CD">
            <w:pPr>
              <w:jc w:val="center"/>
            </w:pPr>
            <w:r w:rsidRPr="008202CD">
              <w:rPr>
                <w:noProof/>
              </w:rPr>
              <w:drawing>
                <wp:inline distT="0" distB="0" distL="0" distR="0" wp14:anchorId="3025D860" wp14:editId="6A435C30">
                  <wp:extent cx="1752600" cy="10033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003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8B1978" w14:textId="0378DCD3" w:rsidR="008202CD" w:rsidRDefault="008202CD" w:rsidP="008202CD">
            <w:pPr>
              <w:pStyle w:val="ListParagraph"/>
              <w:numPr>
                <w:ilvl w:val="0"/>
                <w:numId w:val="26"/>
              </w:numPr>
              <w:jc w:val="center"/>
            </w:pPr>
            <w:r>
              <w:t>Access UL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61C15" w14:textId="77777777" w:rsidR="008202CD" w:rsidRDefault="008202CD" w:rsidP="000B36F4"/>
          <w:p w14:paraId="085CC0DA" w14:textId="4EBC45FF" w:rsidR="00481A3B" w:rsidRDefault="008202CD" w:rsidP="00C45DFD">
            <w:pPr>
              <w:keepNext/>
            </w:pPr>
            <w:r w:rsidRPr="008202CD">
              <w:rPr>
                <w:noProof/>
              </w:rPr>
              <w:drawing>
                <wp:inline distT="0" distB="0" distL="0" distR="0" wp14:anchorId="3B4FA05B" wp14:editId="539DB63F">
                  <wp:extent cx="1479550" cy="763638"/>
                  <wp:effectExtent l="0" t="0" r="635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4709" cy="771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ED1CFBC" w14:textId="4FC2861C" w:rsidR="00C45DFD" w:rsidRDefault="00C45DFD" w:rsidP="00D7158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An exemplary </w:t>
      </w:r>
      <w:r w:rsidR="00926C3B">
        <w:t xml:space="preserve">half-duplex </w:t>
      </w:r>
      <w:r>
        <w:t xml:space="preserve">scenario with TDM between access and </w:t>
      </w:r>
      <w:r w:rsidR="004229D8">
        <w:t>backhaul</w:t>
      </w:r>
    </w:p>
    <w:p w14:paraId="677F5EB8" w14:textId="32296FE1" w:rsidR="00481A3B" w:rsidRDefault="00B75603" w:rsidP="000B36F4">
      <w:r>
        <w:t xml:space="preserve">            </w:t>
      </w:r>
    </w:p>
    <w:p w14:paraId="3FC4C45A" w14:textId="0D551F4C" w:rsidR="00E82AE8" w:rsidRPr="00C731AD" w:rsidRDefault="00E82AE8" w:rsidP="00E82AE8">
      <w:pPr>
        <w:pStyle w:val="Heading2"/>
        <w:rPr>
          <w:sz w:val="24"/>
          <w:szCs w:val="24"/>
        </w:rPr>
      </w:pPr>
      <w:r>
        <w:rPr>
          <w:sz w:val="24"/>
          <w:szCs w:val="24"/>
        </w:rPr>
        <w:t xml:space="preserve">Option 2: </w:t>
      </w:r>
      <w:r w:rsidR="00126F6B">
        <w:rPr>
          <w:sz w:val="24"/>
          <w:szCs w:val="24"/>
        </w:rPr>
        <w:t>Half-</w:t>
      </w:r>
      <w:r w:rsidRPr="00E82AE8">
        <w:rPr>
          <w:sz w:val="24"/>
          <w:szCs w:val="24"/>
        </w:rPr>
        <w:t>duplex with SDM/FDM between access and backhaul</w:t>
      </w:r>
    </w:p>
    <w:p w14:paraId="4A967CC4" w14:textId="5A98F77D" w:rsidR="004229D8" w:rsidRDefault="00E82AE8" w:rsidP="003215CC">
      <w:pPr>
        <w:spacing w:after="0"/>
        <w:jc w:val="both"/>
      </w:pPr>
      <w:r>
        <w:t xml:space="preserve">Figure 2 shows an example of half-duplex IAB scenario having SDM/FDM between access and backhaul. </w:t>
      </w:r>
      <w:r w:rsidR="004229D8">
        <w:t xml:space="preserve">In this scenario, TDM with two separate time domain resources are used to facilitate four separate links. These resources can be called as </w:t>
      </w:r>
      <w:r w:rsidR="00215664">
        <w:t>“</w:t>
      </w:r>
      <w:r w:rsidR="0075246F">
        <w:t>IAB</w:t>
      </w:r>
      <w:r w:rsidR="004229D8">
        <w:t xml:space="preserve"> Tx</w:t>
      </w:r>
      <w:r w:rsidR="00215664">
        <w:t>”</w:t>
      </w:r>
      <w:r w:rsidR="004229D8">
        <w:t xml:space="preserve"> and </w:t>
      </w:r>
      <w:r w:rsidR="00215664">
        <w:t>“</w:t>
      </w:r>
      <w:r w:rsidR="0075246F">
        <w:t>IAB</w:t>
      </w:r>
      <w:r w:rsidR="004229D8">
        <w:t xml:space="preserve"> Rx</w:t>
      </w:r>
      <w:r w:rsidR="00215664">
        <w:t>”</w:t>
      </w:r>
      <w:r w:rsidR="004229D8">
        <w:t>.</w:t>
      </w:r>
      <w:r w:rsidR="004229D8" w:rsidRPr="004229D8">
        <w:t xml:space="preserve"> </w:t>
      </w:r>
    </w:p>
    <w:p w14:paraId="3733D95A" w14:textId="395B4F47" w:rsidR="004229D8" w:rsidRPr="004229D8" w:rsidRDefault="0075246F" w:rsidP="003215CC">
      <w:pPr>
        <w:pStyle w:val="ListParagraph"/>
        <w:numPr>
          <w:ilvl w:val="0"/>
          <w:numId w:val="25"/>
        </w:numPr>
        <w:jc w:val="both"/>
        <w:rPr>
          <w:lang w:val="en-US"/>
        </w:rPr>
      </w:pPr>
      <w:r w:rsidRPr="004E09C1">
        <w:rPr>
          <w:sz w:val="20"/>
          <w:szCs w:val="20"/>
          <w:lang w:val="en-US"/>
        </w:rPr>
        <w:t>IAB</w:t>
      </w:r>
      <w:r w:rsidR="004229D8" w:rsidRPr="004E09C1">
        <w:rPr>
          <w:sz w:val="20"/>
          <w:szCs w:val="20"/>
          <w:lang w:val="en-US"/>
        </w:rPr>
        <w:t xml:space="preserve"> </w:t>
      </w:r>
      <w:r w:rsidR="00215664" w:rsidRPr="004E09C1">
        <w:rPr>
          <w:sz w:val="20"/>
          <w:szCs w:val="20"/>
          <w:lang w:val="en-US"/>
        </w:rPr>
        <w:t>R</w:t>
      </w:r>
      <w:r w:rsidR="004229D8" w:rsidRPr="004E09C1">
        <w:rPr>
          <w:sz w:val="20"/>
          <w:szCs w:val="20"/>
          <w:lang w:val="en-US"/>
        </w:rPr>
        <w:t>x takes care of Backhaul DL and Access UL</w:t>
      </w:r>
    </w:p>
    <w:p w14:paraId="0A3D4AD1" w14:textId="7EFD1A99" w:rsidR="004229D8" w:rsidRPr="004229D8" w:rsidRDefault="0075246F" w:rsidP="003215CC">
      <w:pPr>
        <w:pStyle w:val="ListParagraph"/>
        <w:numPr>
          <w:ilvl w:val="0"/>
          <w:numId w:val="25"/>
        </w:numPr>
        <w:jc w:val="both"/>
        <w:rPr>
          <w:lang w:val="en-US"/>
        </w:rPr>
      </w:pPr>
      <w:r w:rsidRPr="004E09C1">
        <w:rPr>
          <w:sz w:val="20"/>
          <w:szCs w:val="20"/>
          <w:lang w:val="en-US"/>
        </w:rPr>
        <w:t>IAB</w:t>
      </w:r>
      <w:r w:rsidR="004229D8" w:rsidRPr="004E09C1">
        <w:rPr>
          <w:sz w:val="20"/>
          <w:szCs w:val="20"/>
          <w:lang w:val="en-US"/>
        </w:rPr>
        <w:t xml:space="preserve"> </w:t>
      </w:r>
      <w:r w:rsidR="00215664" w:rsidRPr="004E09C1">
        <w:rPr>
          <w:sz w:val="20"/>
          <w:szCs w:val="20"/>
          <w:lang w:val="en-US"/>
        </w:rPr>
        <w:t>T</w:t>
      </w:r>
      <w:r w:rsidR="004229D8" w:rsidRPr="004E09C1">
        <w:rPr>
          <w:sz w:val="20"/>
          <w:szCs w:val="20"/>
          <w:lang w:val="en-US"/>
        </w:rPr>
        <w:t>x takes care of Backhaul UL and Access DL</w:t>
      </w:r>
    </w:p>
    <w:p w14:paraId="6B1A8164" w14:textId="474BFA25" w:rsidR="004229D8" w:rsidRDefault="004229D8" w:rsidP="003215CC">
      <w:pPr>
        <w:spacing w:after="0"/>
        <w:jc w:val="both"/>
      </w:pPr>
    </w:p>
    <w:p w14:paraId="1569123C" w14:textId="1C34617A" w:rsidR="002354B2" w:rsidRDefault="00616921" w:rsidP="003215CC">
      <w:pPr>
        <w:spacing w:after="0"/>
        <w:jc w:val="both"/>
      </w:pPr>
      <w:r>
        <w:t xml:space="preserve">From resource allocation point of view, Option 2 </w:t>
      </w:r>
      <w:proofErr w:type="gramStart"/>
      <w:r>
        <w:t>can be</w:t>
      </w:r>
      <w:r w:rsidR="0087238A" w:rsidRPr="7A83F321">
        <w:t xml:space="preserve"> </w:t>
      </w:r>
      <w:r>
        <w:t>seen as</w:t>
      </w:r>
      <w:proofErr w:type="gramEnd"/>
      <w:r>
        <w:t xml:space="preserve"> a subset of Option 1: Each resource is available either for Backhaul DL or backhaul UL.</w:t>
      </w:r>
      <w:r w:rsidR="0087238A">
        <w:t xml:space="preserve"> As shown in Figure</w:t>
      </w:r>
      <w:r w:rsidR="003215CC">
        <w:t xml:space="preserve"> 2, Option 2 suffers from cross-</w:t>
      </w:r>
      <w:r w:rsidR="0087238A">
        <w:t>link interference</w:t>
      </w:r>
      <w:r w:rsidR="001914E6">
        <w:t xml:space="preserve"> between UEs</w:t>
      </w:r>
      <w:r w:rsidR="0087238A" w:rsidRPr="7A83F321">
        <w:t xml:space="preserve">. </w:t>
      </w:r>
      <w:r w:rsidR="007F6734">
        <w:t>Furthermore,</w:t>
      </w:r>
      <w:r w:rsidR="007F6734" w:rsidRPr="7A83F321">
        <w:t xml:space="preserve"> </w:t>
      </w:r>
      <w:r w:rsidR="007F6734">
        <w:t xml:space="preserve">with intra-panel deployment there can be performance degradation due to power imbalance between access and backhaul. </w:t>
      </w:r>
      <w:proofErr w:type="gramStart"/>
      <w:r w:rsidR="00833065">
        <w:t>In</w:t>
      </w:r>
      <w:r w:rsidR="0087238A">
        <w:t xml:space="preserve"> order</w:t>
      </w:r>
      <w:r w:rsidR="00833065" w:rsidRPr="7A83F321">
        <w:t xml:space="preserve"> </w:t>
      </w:r>
      <w:r w:rsidR="0087238A">
        <w:t>to</w:t>
      </w:r>
      <w:proofErr w:type="gramEnd"/>
      <w:r w:rsidR="0087238A">
        <w:t xml:space="preserve"> guarantee robust operation, sufficient means to manage cross-link interference needs to be in </w:t>
      </w:r>
      <w:r w:rsidR="0087238A" w:rsidRPr="00F90DD6">
        <w:t>place</w:t>
      </w:r>
      <w:r w:rsidR="007738B2">
        <w:t xml:space="preserve">. </w:t>
      </w:r>
    </w:p>
    <w:p w14:paraId="7D5A97D1" w14:textId="112395B9" w:rsidR="002354B2" w:rsidRDefault="002354B2" w:rsidP="003215CC">
      <w:pPr>
        <w:spacing w:after="0"/>
        <w:jc w:val="both"/>
      </w:pPr>
    </w:p>
    <w:p w14:paraId="232CB5B0" w14:textId="29047613" w:rsidR="002354B2" w:rsidRDefault="002354B2" w:rsidP="002354B2">
      <w:pPr>
        <w:jc w:val="both"/>
        <w:rPr>
          <w:lang w:val="en-US"/>
        </w:rPr>
      </w:pPr>
      <w:r>
        <w:t xml:space="preserve">When compared to Option 1, </w:t>
      </w:r>
      <w:r>
        <w:rPr>
          <w:lang w:val="en-US"/>
        </w:rPr>
        <w:t xml:space="preserve">Option 2 provides opportunities for higher spectral efficiency and as well as for lower latency. Hence, we think that Option </w:t>
      </w:r>
      <w:r w:rsidR="007454D8">
        <w:rPr>
          <w:lang w:val="en-US"/>
        </w:rPr>
        <w:t>2</w:t>
      </w:r>
      <w:r>
        <w:rPr>
          <w:lang w:val="en-US"/>
        </w:rPr>
        <w:t xml:space="preserve"> should be one of the scenarios to be supported by the 3GPP IAB solution.</w:t>
      </w:r>
    </w:p>
    <w:p w14:paraId="1D1D1E65" w14:textId="5A7619EA" w:rsidR="0087238A" w:rsidRPr="00640693" w:rsidRDefault="0087238A">
      <w:pPr>
        <w:jc w:val="both"/>
        <w:rPr>
          <w:i/>
          <w:iCs/>
        </w:rPr>
      </w:pPr>
      <w:r w:rsidRPr="004E09C1">
        <w:rPr>
          <w:b/>
          <w:bCs/>
          <w:i/>
          <w:iCs/>
        </w:rPr>
        <w:t xml:space="preserve">Proposal </w:t>
      </w:r>
      <w:r w:rsidR="008B4A92" w:rsidRPr="004E09C1">
        <w:rPr>
          <w:b/>
          <w:bCs/>
          <w:i/>
          <w:iCs/>
        </w:rPr>
        <w:t>1</w:t>
      </w:r>
      <w:r w:rsidRPr="004E09C1">
        <w:rPr>
          <w:b/>
          <w:bCs/>
          <w:i/>
          <w:iCs/>
        </w:rPr>
        <w:t xml:space="preserve">: </w:t>
      </w:r>
      <w:r w:rsidRPr="004E09C1">
        <w:rPr>
          <w:i/>
          <w:iCs/>
        </w:rPr>
        <w:t>Cross-link interference management related to Option 2 (half-duplex operation with SDM/FDM between access and backhaul) needs to be considered as part</w:t>
      </w:r>
      <w:r w:rsidR="00AF66B6" w:rsidRPr="004E09C1">
        <w:rPr>
          <w:i/>
          <w:iCs/>
        </w:rPr>
        <w:t xml:space="preserve"> of</w:t>
      </w:r>
      <w:r w:rsidRPr="004E09C1">
        <w:rPr>
          <w:i/>
          <w:iCs/>
        </w:rPr>
        <w:t xml:space="preserve"> NR studies.</w:t>
      </w:r>
    </w:p>
    <w:p w14:paraId="0951AB16" w14:textId="77777777" w:rsidR="0087238A" w:rsidRDefault="0087238A" w:rsidP="00CB4C59"/>
    <w:tbl>
      <w:tblPr>
        <w:tblStyle w:val="TableGrid"/>
        <w:tblW w:w="0" w:type="auto"/>
        <w:tblInd w:w="1591" w:type="dxa"/>
        <w:tblLook w:val="04A0" w:firstRow="1" w:lastRow="0" w:firstColumn="1" w:lastColumn="0" w:noHBand="0" w:noVBand="1"/>
      </w:tblPr>
      <w:tblGrid>
        <w:gridCol w:w="4226"/>
        <w:gridCol w:w="2556"/>
      </w:tblGrid>
      <w:tr w:rsidR="00CB4C59" w14:paraId="389B0004" w14:textId="77777777" w:rsidTr="00640693">
        <w:trPr>
          <w:trHeight w:val="410"/>
        </w:trPr>
        <w:tc>
          <w:tcPr>
            <w:tcW w:w="3610" w:type="dxa"/>
          </w:tcPr>
          <w:p w14:paraId="1DD285AB" w14:textId="655D10A0" w:rsidR="00CB4C59" w:rsidRDefault="00CB4C59" w:rsidP="00057D26">
            <w:pPr>
              <w:jc w:val="center"/>
            </w:pPr>
            <w:r w:rsidRPr="00CB4C59">
              <w:rPr>
                <w:noProof/>
              </w:rPr>
              <w:drawing>
                <wp:inline distT="0" distB="0" distL="0" distR="0" wp14:anchorId="21590730" wp14:editId="7425B351">
                  <wp:extent cx="2546350" cy="106680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5EC5F1" w14:textId="7FCD090F" w:rsidR="00CB4C59" w:rsidRDefault="0075246F" w:rsidP="00CB4C59">
            <w:pPr>
              <w:pStyle w:val="ListParagraph"/>
              <w:numPr>
                <w:ilvl w:val="0"/>
                <w:numId w:val="27"/>
              </w:numPr>
              <w:jc w:val="center"/>
            </w:pPr>
            <w:r>
              <w:t>IAB</w:t>
            </w:r>
            <w:r w:rsidR="00CB4C59">
              <w:t xml:space="preserve"> RX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064D2" w14:textId="77777777" w:rsidR="00CB4C59" w:rsidRDefault="00CB4C59" w:rsidP="00057D26"/>
          <w:p w14:paraId="6F089DCF" w14:textId="77E18998" w:rsidR="00CB4C59" w:rsidRDefault="004E09C1" w:rsidP="00057D26">
            <w:r w:rsidRPr="004E09C1">
              <w:rPr>
                <w:noProof/>
              </w:rPr>
              <w:drawing>
                <wp:inline distT="0" distB="0" distL="0" distR="0" wp14:anchorId="33ED36B9" wp14:editId="73DAD4BC">
                  <wp:extent cx="1468295" cy="810768"/>
                  <wp:effectExtent l="0" t="0" r="0" b="889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1497" cy="812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E09C1" w:rsidDel="004E09C1">
              <w:t xml:space="preserve"> </w:t>
            </w:r>
          </w:p>
        </w:tc>
      </w:tr>
      <w:tr w:rsidR="00CB4C59" w14:paraId="39F013A5" w14:textId="77777777" w:rsidTr="00640693">
        <w:trPr>
          <w:trHeight w:val="410"/>
        </w:trPr>
        <w:tc>
          <w:tcPr>
            <w:tcW w:w="3610" w:type="dxa"/>
          </w:tcPr>
          <w:p w14:paraId="2D5C6FFF" w14:textId="4DD85DAF" w:rsidR="00CB4C59" w:rsidRDefault="00CB4C59" w:rsidP="00057D26">
            <w:pPr>
              <w:jc w:val="center"/>
            </w:pPr>
            <w:r w:rsidRPr="00CB4C59">
              <w:rPr>
                <w:noProof/>
              </w:rPr>
              <w:drawing>
                <wp:inline distT="0" distB="0" distL="0" distR="0" wp14:anchorId="09A89453" wp14:editId="178469B7">
                  <wp:extent cx="2336800" cy="1079500"/>
                  <wp:effectExtent l="0" t="0" r="0" b="635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0" cy="107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415B9C" w14:textId="226883E2" w:rsidR="00CB4C59" w:rsidRDefault="0075246F" w:rsidP="00CB4C59">
            <w:pPr>
              <w:pStyle w:val="ListParagraph"/>
              <w:numPr>
                <w:ilvl w:val="0"/>
                <w:numId w:val="27"/>
              </w:numPr>
              <w:jc w:val="center"/>
            </w:pPr>
            <w:r>
              <w:t>IAB</w:t>
            </w:r>
            <w:r w:rsidR="00CB4C59">
              <w:t xml:space="preserve"> TX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6C97B1" w14:textId="77777777" w:rsidR="00CB4C59" w:rsidRDefault="00CB4C59" w:rsidP="00057D26"/>
          <w:p w14:paraId="370445A1" w14:textId="77777777" w:rsidR="00CB4C59" w:rsidRDefault="00CB4C59" w:rsidP="00057D26">
            <w:r w:rsidRPr="008202CD">
              <w:rPr>
                <w:noProof/>
              </w:rPr>
              <w:drawing>
                <wp:inline distT="0" distB="0" distL="0" distR="0" wp14:anchorId="7C8F0DCD" wp14:editId="17117C64">
                  <wp:extent cx="1479550" cy="763638"/>
                  <wp:effectExtent l="0" t="0" r="635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4709" cy="771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C46001F" w14:textId="749FBE47" w:rsidR="0087238A" w:rsidRDefault="00CB4C59" w:rsidP="0087238A">
      <w:pPr>
        <w:pStyle w:val="Caption"/>
      </w:pPr>
      <w:r>
        <w:t xml:space="preserve">         </w:t>
      </w:r>
      <w:r w:rsidR="0087238A">
        <w:t xml:space="preserve">Figure </w:t>
      </w:r>
      <w:r w:rsidR="0087238A">
        <w:fldChar w:fldCharType="begin"/>
      </w:r>
      <w:r w:rsidR="0087238A">
        <w:instrText xml:space="preserve"> SEQ Figure \* ARABIC </w:instrText>
      </w:r>
      <w:r w:rsidR="0087238A">
        <w:fldChar w:fldCharType="separate"/>
      </w:r>
      <w:r w:rsidR="00CF4B18">
        <w:rPr>
          <w:noProof/>
        </w:rPr>
        <w:t>2</w:t>
      </w:r>
      <w:r w:rsidR="0087238A">
        <w:fldChar w:fldCharType="end"/>
      </w:r>
      <w:r w:rsidR="0087238A">
        <w:t xml:space="preserve">. An exemplary </w:t>
      </w:r>
      <w:r w:rsidR="00926C3B">
        <w:t xml:space="preserve">half-duplex </w:t>
      </w:r>
      <w:r w:rsidR="0087238A">
        <w:t>scenario with SDM/FDM between access and backhaul</w:t>
      </w:r>
    </w:p>
    <w:p w14:paraId="54838722" w14:textId="4F470960" w:rsidR="000B36F4" w:rsidRDefault="00CB4C59" w:rsidP="008A30D0">
      <w:pPr>
        <w:ind w:left="1591"/>
      </w:pPr>
      <w:r>
        <w:t xml:space="preserve">   </w:t>
      </w:r>
      <w:r w:rsidR="00B75603"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="001C18A9">
        <w:t xml:space="preserve">                        </w:t>
      </w:r>
    </w:p>
    <w:p w14:paraId="2EFE2ECB" w14:textId="112D840D" w:rsidR="00EA54D5" w:rsidRDefault="00EA54D5" w:rsidP="00EA54D5">
      <w:pPr>
        <w:pStyle w:val="Heading1"/>
      </w:pPr>
      <w:r>
        <w:rPr>
          <w:color w:val="000000"/>
        </w:rPr>
        <w:t>3</w:t>
      </w:r>
      <w:r w:rsidRPr="00A51522">
        <w:rPr>
          <w:color w:val="000000"/>
        </w:rPr>
        <w:tab/>
      </w:r>
      <w:r>
        <w:t xml:space="preserve">Resource allocation </w:t>
      </w:r>
      <w:proofErr w:type="gramStart"/>
      <w:r>
        <w:t>granularity</w:t>
      </w:r>
      <w:proofErr w:type="gramEnd"/>
      <w:r>
        <w:t>: slot vs. mini-slot</w:t>
      </w:r>
    </w:p>
    <w:p w14:paraId="7D3850EB" w14:textId="77777777" w:rsidR="008C79FE" w:rsidRDefault="008C79FE" w:rsidP="7A83F321">
      <w:pPr>
        <w:spacing w:after="0"/>
        <w:jc w:val="both"/>
      </w:pPr>
      <w:r>
        <w:t>It was agreed in RAN1#93 that “</w:t>
      </w:r>
      <w:r w:rsidRPr="00640693">
        <w:rPr>
          <w:i/>
          <w:iCs/>
        </w:rPr>
        <w:t>Downlink IAB transmissions (transmissions from an IAB node to child IAB nodes and UEs directly under the IAB node) should be scheduled by the IAB node itself</w:t>
      </w:r>
      <w:r>
        <w:t>” and “</w:t>
      </w:r>
      <w:r w:rsidRPr="00640693">
        <w:rPr>
          <w:i/>
          <w:iCs/>
        </w:rPr>
        <w:t>Uplink IAB transmission (transmissions from an IAB node to its parent node) should be scheduled by the parent node</w:t>
      </w:r>
      <w:r>
        <w:t xml:space="preserve">”. </w:t>
      </w:r>
    </w:p>
    <w:p w14:paraId="3523A616" w14:textId="77777777" w:rsidR="008C79FE" w:rsidRDefault="008C79FE" w:rsidP="008C79FE">
      <w:pPr>
        <w:spacing w:after="0"/>
        <w:jc w:val="both"/>
      </w:pPr>
    </w:p>
    <w:p w14:paraId="401C3142" w14:textId="733B0C7B" w:rsidR="00F84CDE" w:rsidRDefault="00077655" w:rsidP="008C79FE">
      <w:pPr>
        <w:spacing w:after="0"/>
        <w:jc w:val="both"/>
      </w:pPr>
      <w:r>
        <w:t>In the following, we consider resource allocation for</w:t>
      </w:r>
      <w:r w:rsidR="00CF4B18">
        <w:t xml:space="preserve"> half-duplex IAB scenario with TDM between access and backhaul (</w:t>
      </w:r>
      <w:r w:rsidR="00AD2B9F">
        <w:t xml:space="preserve">i.e. </w:t>
      </w:r>
      <w:r w:rsidR="00CF4B18">
        <w:t>Option 1</w:t>
      </w:r>
      <w:r w:rsidR="00082614">
        <w:t xml:space="preserve"> described above</w:t>
      </w:r>
      <w:r w:rsidR="00CF4B18">
        <w:t xml:space="preserve">). </w:t>
      </w:r>
      <w:r w:rsidR="00CF4B18" w:rsidRPr="000F4389">
        <w:t xml:space="preserve">Figure </w:t>
      </w:r>
      <w:r w:rsidR="00EC220F">
        <w:t>3</w:t>
      </w:r>
      <w:r w:rsidR="00EC220F" w:rsidRPr="000F4389">
        <w:t xml:space="preserve"> </w:t>
      </w:r>
      <w:r w:rsidR="00CF4B18" w:rsidRPr="000F4389">
        <w:t>illustrates a scenario where four separate slots provide</w:t>
      </w:r>
      <w:r w:rsidR="000F4389" w:rsidRPr="000F4389">
        <w:t xml:space="preserve"> the</w:t>
      </w:r>
      <w:r w:rsidR="00CF4B18" w:rsidRPr="000F4389">
        <w:t xml:space="preserve"> </w:t>
      </w:r>
      <w:r w:rsidR="000F4389" w:rsidRPr="000F4389">
        <w:t>four</w:t>
      </w:r>
      <w:r w:rsidR="00CF4B18" w:rsidRPr="000F4389">
        <w:t xml:space="preserve"> IAB links: Backhaul DL, Backhaul UL, Access DL and Access UL.</w:t>
      </w:r>
      <w:r w:rsidR="000F4389" w:rsidRPr="000F4389">
        <w:t xml:space="preserve"> </w:t>
      </w:r>
      <w:r w:rsidR="00F84CDE">
        <w:t xml:space="preserve">Resource usage in the example </w:t>
      </w:r>
      <w:r w:rsidR="00307A18">
        <w:t>of</w:t>
      </w:r>
      <w:r w:rsidR="00F84CDE">
        <w:t xml:space="preserve"> Figure </w:t>
      </w:r>
      <w:r w:rsidR="00EC220F">
        <w:t xml:space="preserve">3 </w:t>
      </w:r>
      <w:r w:rsidR="00F84CDE">
        <w:t>is based on bi-directional slots. This provides improved control channel capacity and</w:t>
      </w:r>
      <w:r w:rsidR="00F84CDE" w:rsidRPr="00CF4B18">
        <w:t xml:space="preserve"> latency co</w:t>
      </w:r>
      <w:r w:rsidR="00F84CDE">
        <w:t>mpared to one-directional slots. Bi-directional slot</w:t>
      </w:r>
      <w:r w:rsidR="004501CE">
        <w:t xml:space="preserve">s </w:t>
      </w:r>
      <w:r w:rsidR="003215CC">
        <w:t xml:space="preserve">also </w:t>
      </w:r>
      <w:r w:rsidR="004501CE">
        <w:t>contain the GP</w:t>
      </w:r>
      <w:r w:rsidR="00F84CDE">
        <w:t>, which facilitate</w:t>
      </w:r>
      <w:r w:rsidR="004501CE">
        <w:t xml:space="preserve">s the needed Rx/Tx </w:t>
      </w:r>
      <w:r w:rsidR="00F84CDE">
        <w:t xml:space="preserve">switching at the </w:t>
      </w:r>
      <w:r w:rsidR="0075246F">
        <w:t>IAB-node</w:t>
      </w:r>
      <w:r w:rsidR="009A5734">
        <w:t xml:space="preserve"> (operating according to half-duplex constraint)</w:t>
      </w:r>
      <w:r w:rsidR="00F84CDE">
        <w:t>.</w:t>
      </w:r>
    </w:p>
    <w:p w14:paraId="149A7A2F" w14:textId="77777777" w:rsidR="00F84CDE" w:rsidRDefault="00F84CDE" w:rsidP="003215CC">
      <w:pPr>
        <w:spacing w:after="0"/>
        <w:jc w:val="both"/>
      </w:pPr>
    </w:p>
    <w:p w14:paraId="054E2250" w14:textId="6E66E8DD" w:rsidR="00F84CDE" w:rsidRDefault="00F84CDE" w:rsidP="003215CC">
      <w:pPr>
        <w:spacing w:after="0"/>
        <w:jc w:val="both"/>
      </w:pPr>
      <w:r>
        <w:t xml:space="preserve">When considering TDD and </w:t>
      </w:r>
      <w:r w:rsidR="00AC6429">
        <w:t>millimetre</w:t>
      </w:r>
      <w:r>
        <w:t xml:space="preserve"> wave scenarios</w:t>
      </w:r>
      <w:r w:rsidR="004501CE">
        <w:t xml:space="preserve"> based on NR Rel-15 numerology,</w:t>
      </w:r>
      <w:r>
        <w:t xml:space="preserve"> the slot length is </w:t>
      </w:r>
      <w:r w:rsidR="004501CE">
        <w:t>either 250 us or 125</w:t>
      </w:r>
      <w:r>
        <w:t xml:space="preserve"> us</w:t>
      </w:r>
      <w:r w:rsidR="004501CE">
        <w:t xml:space="preserve"> depending on the subcarrier spacing. </w:t>
      </w:r>
      <w:r>
        <w:t xml:space="preserve">This indicates that IAB based on bi-directional slots can provide a solid performance also from </w:t>
      </w:r>
      <w:r w:rsidR="003215CC">
        <w:t xml:space="preserve">the </w:t>
      </w:r>
      <w:r>
        <w:t xml:space="preserve">latency point of view. </w:t>
      </w:r>
      <w:r w:rsidR="003215CC">
        <w:t>The slot-</w:t>
      </w:r>
      <w:r>
        <w:t xml:space="preserve">based operation </w:t>
      </w:r>
      <w:r w:rsidR="003215CC">
        <w:t xml:space="preserve">also </w:t>
      </w:r>
      <w:r w:rsidR="004501CE">
        <w:t>minimizes the</w:t>
      </w:r>
      <w:r>
        <w:t xml:space="preserve"> DMRS </w:t>
      </w:r>
      <w:r w:rsidR="004501CE">
        <w:t xml:space="preserve">and GP </w:t>
      </w:r>
      <w:r>
        <w:t>overhead.</w:t>
      </w:r>
    </w:p>
    <w:p w14:paraId="6C48CE38" w14:textId="77777777" w:rsidR="00F84CDE" w:rsidRDefault="00F84CDE" w:rsidP="003215CC">
      <w:pPr>
        <w:spacing w:after="0"/>
        <w:jc w:val="both"/>
      </w:pPr>
    </w:p>
    <w:p w14:paraId="744998E4" w14:textId="7D0050D4" w:rsidR="00086572" w:rsidRPr="006B715C" w:rsidRDefault="00086572" w:rsidP="003215CC">
      <w:pPr>
        <w:spacing w:after="0"/>
        <w:jc w:val="both"/>
        <w:rPr>
          <w:b/>
          <w:i/>
        </w:rPr>
      </w:pPr>
      <w:r>
        <w:rPr>
          <w:b/>
          <w:i/>
        </w:rPr>
        <w:t xml:space="preserve">Observation </w:t>
      </w:r>
      <w:r w:rsidR="00AC6429">
        <w:rPr>
          <w:b/>
          <w:i/>
        </w:rPr>
        <w:t>2</w:t>
      </w:r>
      <w:r>
        <w:rPr>
          <w:b/>
          <w:i/>
        </w:rPr>
        <w:t xml:space="preserve">: </w:t>
      </w:r>
      <w:r>
        <w:rPr>
          <w:bCs/>
          <w:i/>
        </w:rPr>
        <w:t>Bi-</w:t>
      </w:r>
      <w:r w:rsidR="006257E9">
        <w:rPr>
          <w:bCs/>
          <w:i/>
        </w:rPr>
        <w:t>directional slots allocated to different</w:t>
      </w:r>
      <w:r>
        <w:rPr>
          <w:bCs/>
          <w:i/>
        </w:rPr>
        <w:t xml:space="preserve"> IAB links </w:t>
      </w:r>
      <w:r w:rsidR="006257E9">
        <w:rPr>
          <w:bCs/>
          <w:i/>
        </w:rPr>
        <w:t>is</w:t>
      </w:r>
      <w:r>
        <w:rPr>
          <w:bCs/>
          <w:i/>
        </w:rPr>
        <w:t xml:space="preserve"> a feasible resource allocation approach NR IAB operation.</w:t>
      </w:r>
    </w:p>
    <w:p w14:paraId="6B4ECAA7" w14:textId="5C822CC8" w:rsidR="004501CE" w:rsidRDefault="004501CE" w:rsidP="00EA54D5">
      <w:pPr>
        <w:spacing w:after="0"/>
      </w:pPr>
    </w:p>
    <w:p w14:paraId="08FCE7AD" w14:textId="77777777" w:rsidR="000F45EC" w:rsidRDefault="000F45EC" w:rsidP="00EA54D5">
      <w:pPr>
        <w:spacing w:after="0"/>
      </w:pP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7686"/>
        <w:gridCol w:w="2526"/>
      </w:tblGrid>
      <w:tr w:rsidR="00B94025" w14:paraId="795F8396" w14:textId="77777777" w:rsidTr="00B94025">
        <w:trPr>
          <w:trHeight w:val="410"/>
        </w:trPr>
        <w:tc>
          <w:tcPr>
            <w:tcW w:w="7371" w:type="dxa"/>
          </w:tcPr>
          <w:p w14:paraId="38E0FD9F" w14:textId="7068A006" w:rsidR="00C94A30" w:rsidRPr="00B51BB0" w:rsidRDefault="00B94025" w:rsidP="00057D26">
            <w:pPr>
              <w:jc w:val="center"/>
            </w:pPr>
            <w:r w:rsidRPr="00B94025">
              <w:rPr>
                <w:noProof/>
              </w:rPr>
              <w:lastRenderedPageBreak/>
              <w:drawing>
                <wp:inline distT="0" distB="0" distL="0" distR="0" wp14:anchorId="6605EDB3" wp14:editId="4B108D7C">
                  <wp:extent cx="4743450" cy="1116974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6811" cy="112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6BF9EA" w14:textId="52B5E9DC" w:rsidR="00C94A30" w:rsidRDefault="00C94A30" w:rsidP="00057D26">
            <w:r w:rsidRPr="00C94A30">
              <w:rPr>
                <w:noProof/>
              </w:rPr>
              <w:drawing>
                <wp:inline distT="0" distB="0" distL="0" distR="0" wp14:anchorId="6596C24A" wp14:editId="616937BD">
                  <wp:extent cx="1460352" cy="920750"/>
                  <wp:effectExtent l="0" t="0" r="6985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5579" cy="924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47FBD0" w14:textId="0205C1F9" w:rsidR="00C94A30" w:rsidRPr="00B94025" w:rsidRDefault="00C94A30" w:rsidP="00F84CDE">
      <w:pPr>
        <w:spacing w:after="0"/>
        <w:ind w:left="1593"/>
        <w:rPr>
          <w:sz w:val="2"/>
        </w:rPr>
      </w:pPr>
      <w:r>
        <w:t xml:space="preserve">     </w:t>
      </w:r>
    </w:p>
    <w:p w14:paraId="4494512D" w14:textId="622699F6" w:rsidR="00C94A30" w:rsidRDefault="00C94A30" w:rsidP="00F84CDE">
      <w:pPr>
        <w:pStyle w:val="Caption"/>
        <w:spacing w:before="0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454D8">
        <w:rPr>
          <w:noProof/>
        </w:rPr>
        <w:t>3</w:t>
      </w:r>
      <w:r>
        <w:fldChar w:fldCharType="end"/>
      </w:r>
      <w:r w:rsidRPr="5386706C">
        <w:t xml:space="preserve">. </w:t>
      </w:r>
      <w:r w:rsidR="00CF4B18">
        <w:t>Example</w:t>
      </w:r>
      <w:r w:rsidR="001F5148">
        <w:t xml:space="preserve"> of slot-</w:t>
      </w:r>
      <w:r w:rsidR="00CF4B18">
        <w:t>based operation with bi-directional slots.</w:t>
      </w:r>
    </w:p>
    <w:p w14:paraId="09650AF5" w14:textId="59FC43C4" w:rsidR="00AC276B" w:rsidRDefault="00AC276B" w:rsidP="00EA54D5">
      <w:pPr>
        <w:spacing w:after="0"/>
      </w:pPr>
    </w:p>
    <w:p w14:paraId="31A640E9" w14:textId="5C7F98F7" w:rsidR="00086572" w:rsidRDefault="00086572" w:rsidP="00A84A64">
      <w:pPr>
        <w:spacing w:after="0"/>
        <w:jc w:val="both"/>
      </w:pPr>
      <w:r w:rsidRPr="000F4389">
        <w:t xml:space="preserve">Figure </w:t>
      </w:r>
      <w:r w:rsidR="00B23C3A">
        <w:t>4</w:t>
      </w:r>
      <w:r w:rsidRPr="000F4389">
        <w:t xml:space="preserve"> illustrates </w:t>
      </w:r>
      <w:r w:rsidR="006257E9">
        <w:t>an example</w:t>
      </w:r>
      <w:r w:rsidRPr="000F4389">
        <w:t xml:space="preserve"> where four separate </w:t>
      </w:r>
      <w:r w:rsidR="006257E9">
        <w:t>IAB resources</w:t>
      </w:r>
      <w:r w:rsidRPr="000F4389">
        <w:t xml:space="preserve"> </w:t>
      </w:r>
      <w:r>
        <w:t>are created by means mini-slots</w:t>
      </w:r>
      <w:r w:rsidRPr="000F4389">
        <w:t>.</w:t>
      </w:r>
      <w:r>
        <w:t xml:space="preserve"> </w:t>
      </w:r>
      <w:r w:rsidR="00A01C99">
        <w:t xml:space="preserve">Mini-slot based approach </w:t>
      </w:r>
      <w:proofErr w:type="gramStart"/>
      <w:r w:rsidR="006257E9">
        <w:t>can be seen as</w:t>
      </w:r>
      <w:proofErr w:type="gramEnd"/>
      <w:r w:rsidR="00A01C99">
        <w:t xml:space="preserve"> an implementation</w:t>
      </w:r>
      <w:r w:rsidR="00B23C3A">
        <w:t xml:space="preserve"> </w:t>
      </w:r>
      <w:r w:rsidR="00A01C99">
        <w:t xml:space="preserve">option available for IAB operation. The specification support is in place already based on NR Rel-15. </w:t>
      </w:r>
      <w:r>
        <w:t xml:space="preserve">Mini-slot approach allows to </w:t>
      </w:r>
      <w:r w:rsidR="00B23C3A">
        <w:t xml:space="preserve">further </w:t>
      </w:r>
      <w:r>
        <w:t xml:space="preserve">minimize the latency </w:t>
      </w:r>
      <w:r w:rsidR="00B23C3A">
        <w:t xml:space="preserve">resulted </w:t>
      </w:r>
      <w:r>
        <w:t xml:space="preserve">in the IAB </w:t>
      </w:r>
      <w:r w:rsidR="00B23C3A">
        <w:t>backhauling</w:t>
      </w:r>
      <w:r>
        <w:t xml:space="preserve">. </w:t>
      </w:r>
      <w:r w:rsidR="006257E9">
        <w:t>However, the</w:t>
      </w:r>
      <w:r>
        <w:t xml:space="preserve"> latency improvement due to mini-slot is not a free lunch as it will increase the system overhead (GP/DMRS) </w:t>
      </w:r>
      <w:r w:rsidR="006257E9">
        <w:t>in both access and BH links</w:t>
      </w:r>
      <w:r>
        <w:t xml:space="preserve">. </w:t>
      </w:r>
      <w:r w:rsidR="00192699">
        <w:t xml:space="preserve">Furthermore, latency is heavily impacted by the RN processing capability as discussed in Section 5. </w:t>
      </w:r>
    </w:p>
    <w:p w14:paraId="6D9A3D2B" w14:textId="32A9A831" w:rsidR="00086572" w:rsidRDefault="00086572" w:rsidP="00A84A64">
      <w:pPr>
        <w:spacing w:after="0"/>
        <w:jc w:val="both"/>
      </w:pPr>
      <w:r>
        <w:t xml:space="preserve"> </w:t>
      </w:r>
    </w:p>
    <w:p w14:paraId="54F5FFAE" w14:textId="7C4613FA" w:rsidR="006257E9" w:rsidRPr="00640693" w:rsidRDefault="006257E9" w:rsidP="00640693">
      <w:pPr>
        <w:spacing w:after="120"/>
        <w:jc w:val="both"/>
        <w:rPr>
          <w:i/>
          <w:iCs/>
        </w:rPr>
      </w:pPr>
      <w:r w:rsidRPr="004E09C1">
        <w:rPr>
          <w:b/>
          <w:bCs/>
          <w:i/>
          <w:iCs/>
        </w:rPr>
        <w:t xml:space="preserve">Observation </w:t>
      </w:r>
      <w:r w:rsidR="00AC6429" w:rsidRPr="004E09C1">
        <w:rPr>
          <w:b/>
          <w:bCs/>
          <w:i/>
          <w:iCs/>
        </w:rPr>
        <w:t>3</w:t>
      </w:r>
      <w:r w:rsidR="00B23C3A" w:rsidRPr="004E09C1">
        <w:rPr>
          <w:b/>
          <w:bCs/>
          <w:i/>
          <w:iCs/>
        </w:rPr>
        <w:t>a</w:t>
      </w:r>
      <w:r w:rsidRPr="004E09C1">
        <w:rPr>
          <w:b/>
          <w:bCs/>
          <w:i/>
          <w:iCs/>
        </w:rPr>
        <w:t xml:space="preserve">: </w:t>
      </w:r>
      <w:r w:rsidRPr="004E09C1">
        <w:rPr>
          <w:i/>
          <w:iCs/>
        </w:rPr>
        <w:t>Mini-slot based resource allocation between different IAB links can be supported based on NR Rel-15.</w:t>
      </w:r>
    </w:p>
    <w:p w14:paraId="51BBD219" w14:textId="1B53C6DF" w:rsidR="00B23C3A" w:rsidRPr="00640693" w:rsidRDefault="00B23C3A" w:rsidP="00640693">
      <w:pPr>
        <w:spacing w:after="0"/>
        <w:jc w:val="both"/>
        <w:rPr>
          <w:b/>
          <w:bCs/>
          <w:i/>
          <w:iCs/>
        </w:rPr>
      </w:pPr>
      <w:r w:rsidRPr="004E09C1">
        <w:rPr>
          <w:b/>
          <w:bCs/>
          <w:i/>
          <w:iCs/>
        </w:rPr>
        <w:t xml:space="preserve">Observation 3b: </w:t>
      </w:r>
      <w:r w:rsidRPr="004E09C1">
        <w:rPr>
          <w:i/>
          <w:iCs/>
        </w:rPr>
        <w:t>The usage of mini-slots comes at the cost of higher overhead and higher processing requirements lowering the achievable benefits, and increased complexity/cost of the IAB-node.</w:t>
      </w:r>
    </w:p>
    <w:p w14:paraId="38F608C9" w14:textId="77777777" w:rsidR="00B23C3A" w:rsidRPr="006B715C" w:rsidRDefault="00B23C3A" w:rsidP="00A84A64">
      <w:pPr>
        <w:spacing w:after="0"/>
        <w:jc w:val="both"/>
        <w:rPr>
          <w:b/>
          <w:i/>
        </w:rPr>
      </w:pPr>
    </w:p>
    <w:p w14:paraId="353455F0" w14:textId="77777777" w:rsidR="00086572" w:rsidRDefault="00086572" w:rsidP="00EA54D5">
      <w:pPr>
        <w:spacing w:after="0"/>
      </w:pPr>
    </w:p>
    <w:tbl>
      <w:tblPr>
        <w:tblStyle w:val="TableGrid"/>
        <w:tblW w:w="8505" w:type="dxa"/>
        <w:tblInd w:w="1413" w:type="dxa"/>
        <w:tblLook w:val="04A0" w:firstRow="1" w:lastRow="0" w:firstColumn="1" w:lastColumn="0" w:noHBand="0" w:noVBand="1"/>
      </w:tblPr>
      <w:tblGrid>
        <w:gridCol w:w="5245"/>
        <w:gridCol w:w="3260"/>
      </w:tblGrid>
      <w:tr w:rsidR="00B94025" w14:paraId="2450CE6D" w14:textId="77777777" w:rsidTr="00B94025">
        <w:trPr>
          <w:trHeight w:val="410"/>
        </w:trPr>
        <w:tc>
          <w:tcPr>
            <w:tcW w:w="5245" w:type="dxa"/>
          </w:tcPr>
          <w:p w14:paraId="567ADC45" w14:textId="58D66330" w:rsidR="00B94025" w:rsidRPr="00B51BB0" w:rsidRDefault="00B94025" w:rsidP="00057D26">
            <w:pPr>
              <w:jc w:val="center"/>
            </w:pPr>
            <w:r w:rsidRPr="00B94025">
              <w:rPr>
                <w:noProof/>
              </w:rPr>
              <w:drawing>
                <wp:inline distT="0" distB="0" distL="0" distR="0" wp14:anchorId="51F0FB01" wp14:editId="1C4CFAB6">
                  <wp:extent cx="2978150" cy="1219217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080" cy="12241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612838" w14:textId="0EFEA305" w:rsidR="00B94025" w:rsidRDefault="00B94025" w:rsidP="00057D26">
            <w:r w:rsidRPr="00C94A30">
              <w:rPr>
                <w:noProof/>
              </w:rPr>
              <w:drawing>
                <wp:inline distT="0" distB="0" distL="0" distR="0" wp14:anchorId="0C90B23A" wp14:editId="261223D4">
                  <wp:extent cx="1460352" cy="920750"/>
                  <wp:effectExtent l="0" t="0" r="6985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5579" cy="924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0BFC85" w14:textId="77777777" w:rsidR="00B94025" w:rsidRPr="00B94025" w:rsidRDefault="00B94025" w:rsidP="00F84CDE">
      <w:pPr>
        <w:spacing w:after="0"/>
        <w:ind w:left="1593"/>
        <w:rPr>
          <w:sz w:val="2"/>
        </w:rPr>
      </w:pPr>
      <w:r>
        <w:t xml:space="preserve">           </w:t>
      </w:r>
    </w:p>
    <w:p w14:paraId="5298C8FB" w14:textId="48B21609" w:rsidR="00CF4B18" w:rsidRDefault="00B94025" w:rsidP="00F84CDE">
      <w:pPr>
        <w:pStyle w:val="Caption"/>
        <w:spacing w:before="0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454D8">
        <w:rPr>
          <w:noProof/>
        </w:rPr>
        <w:t>4</w:t>
      </w:r>
      <w:r>
        <w:fldChar w:fldCharType="end"/>
      </w:r>
      <w:r w:rsidRPr="5386706C">
        <w:t xml:space="preserve">. </w:t>
      </w:r>
      <w:r w:rsidR="00CF4B18">
        <w:t>Exampl</w:t>
      </w:r>
      <w:r w:rsidR="001F5148">
        <w:t>e of</w:t>
      </w:r>
      <w:r w:rsidR="00CF4B18">
        <w:t xml:space="preserve"> non-</w:t>
      </w:r>
      <w:proofErr w:type="gramStart"/>
      <w:r w:rsidR="00CF4B18">
        <w:t>slot based</w:t>
      </w:r>
      <w:proofErr w:type="gramEnd"/>
      <w:r w:rsidR="00CF4B18">
        <w:t xml:space="preserve"> operation with 7 symbol mini-slots.</w:t>
      </w:r>
    </w:p>
    <w:p w14:paraId="434BD012" w14:textId="4E7A09A5" w:rsidR="00EA54D5" w:rsidRDefault="00EA54D5" w:rsidP="00A2190A"/>
    <w:p w14:paraId="7C120DD0" w14:textId="21EF6B9F" w:rsidR="006B715C" w:rsidRDefault="006B715C" w:rsidP="006B715C">
      <w:pPr>
        <w:pStyle w:val="Heading1"/>
      </w:pPr>
      <w:r>
        <w:rPr>
          <w:color w:val="000000"/>
        </w:rPr>
        <w:t>4</w:t>
      </w:r>
      <w:r w:rsidRPr="00A51522">
        <w:rPr>
          <w:color w:val="000000"/>
        </w:rPr>
        <w:tab/>
      </w:r>
      <w:r w:rsidR="004919E9">
        <w:t>Scheduling and resource coordination</w:t>
      </w:r>
      <w:r>
        <w:t xml:space="preserve"> between backhaul and access</w:t>
      </w:r>
    </w:p>
    <w:p w14:paraId="057F0FD4" w14:textId="2352D650" w:rsidR="00921D7F" w:rsidRDefault="00BA3894" w:rsidP="00640693">
      <w:pPr>
        <w:spacing w:after="120"/>
        <w:jc w:val="both"/>
      </w:pPr>
      <w:r w:rsidRPr="00921D7F">
        <w:t xml:space="preserve">It was agreed in RAN1#93 that </w:t>
      </w:r>
      <w:r w:rsidR="00C14339" w:rsidRPr="00921D7F">
        <w:t>d</w:t>
      </w:r>
      <w:r w:rsidR="00C14339" w:rsidRPr="00640693">
        <w:t xml:space="preserve">istributed </w:t>
      </w:r>
      <w:r w:rsidR="00462789">
        <w:t>and</w:t>
      </w:r>
      <w:r w:rsidR="00C14339" w:rsidRPr="00640693">
        <w:t xml:space="preserve"> centralized coordination mechanisms between </w:t>
      </w:r>
      <w:r w:rsidR="00B23C3A">
        <w:t xml:space="preserve">IAB-donor </w:t>
      </w:r>
      <w:r w:rsidR="00C14339" w:rsidRPr="00640693">
        <w:t>and IAB</w:t>
      </w:r>
      <w:r w:rsidR="00B23C3A">
        <w:t>-</w:t>
      </w:r>
      <w:r w:rsidR="00C14339" w:rsidRPr="00640693">
        <w:t>nodes should be studied.</w:t>
      </w:r>
      <w:r w:rsidR="00921D7F">
        <w:t xml:space="preserve"> We</w:t>
      </w:r>
      <w:r w:rsidR="00C029AC">
        <w:t xml:space="preserve"> think that </w:t>
      </w:r>
      <w:r w:rsidR="00D74875">
        <w:t>distributed coordination</w:t>
      </w:r>
      <w:r w:rsidR="00921D7F">
        <w:t xml:space="preserve"> </w:t>
      </w:r>
      <w:r w:rsidR="008C79FE">
        <w:t>should be</w:t>
      </w:r>
      <w:r w:rsidR="005E7B36">
        <w:t xml:space="preserve"> the</w:t>
      </w:r>
      <w:r w:rsidR="00FC4956">
        <w:t xml:space="preserve"> starting point</w:t>
      </w:r>
      <w:r w:rsidR="00921D7F">
        <w:t>:</w:t>
      </w:r>
    </w:p>
    <w:p w14:paraId="4882D771" w14:textId="27D59410" w:rsidR="00FC4956" w:rsidRPr="00640693" w:rsidRDefault="00FC4956" w:rsidP="00640693">
      <w:pPr>
        <w:pStyle w:val="ListParagraph"/>
        <w:numPr>
          <w:ilvl w:val="0"/>
          <w:numId w:val="39"/>
        </w:numPr>
        <w:jc w:val="both"/>
        <w:rPr>
          <w:lang w:val="en-US"/>
        </w:rPr>
      </w:pPr>
      <w:r>
        <w:rPr>
          <w:sz w:val="20"/>
          <w:szCs w:val="20"/>
          <w:lang w:val="en-GB"/>
        </w:rPr>
        <w:t xml:space="preserve">Parent node </w:t>
      </w:r>
      <w:r w:rsidR="00C029AC">
        <w:rPr>
          <w:sz w:val="20"/>
          <w:szCs w:val="20"/>
          <w:lang w:val="en-GB"/>
        </w:rPr>
        <w:t>configures</w:t>
      </w:r>
      <w:r>
        <w:rPr>
          <w:sz w:val="20"/>
          <w:szCs w:val="20"/>
          <w:lang w:val="en-GB"/>
        </w:rPr>
        <w:t xml:space="preserve"> the </w:t>
      </w:r>
      <w:r w:rsidR="00C029AC">
        <w:rPr>
          <w:sz w:val="20"/>
          <w:szCs w:val="20"/>
          <w:lang w:val="en-GB"/>
        </w:rPr>
        <w:t xml:space="preserve">available BH resources </w:t>
      </w:r>
      <w:r w:rsidR="00540630">
        <w:rPr>
          <w:sz w:val="20"/>
          <w:szCs w:val="20"/>
          <w:lang w:val="en-GB"/>
        </w:rPr>
        <w:t xml:space="preserve">(=resource pool) </w:t>
      </w:r>
      <w:r>
        <w:rPr>
          <w:sz w:val="20"/>
          <w:szCs w:val="20"/>
          <w:lang w:val="en-GB"/>
        </w:rPr>
        <w:t>for an IAB node</w:t>
      </w:r>
      <w:r w:rsidR="00510F09">
        <w:rPr>
          <w:sz w:val="20"/>
          <w:szCs w:val="20"/>
          <w:lang w:val="en-GB"/>
        </w:rPr>
        <w:t>.</w:t>
      </w:r>
    </w:p>
    <w:p w14:paraId="45A971D8" w14:textId="188E37A0" w:rsidR="00C029AC" w:rsidRPr="00640693" w:rsidRDefault="00C029AC" w:rsidP="00640693">
      <w:pPr>
        <w:pStyle w:val="ListParagraph"/>
        <w:numPr>
          <w:ilvl w:val="0"/>
          <w:numId w:val="39"/>
        </w:numPr>
        <w:jc w:val="both"/>
        <w:rPr>
          <w:lang w:val="en-US"/>
        </w:rPr>
      </w:pPr>
      <w:r>
        <w:rPr>
          <w:sz w:val="20"/>
          <w:szCs w:val="20"/>
          <w:lang w:val="en-GB"/>
        </w:rPr>
        <w:t xml:space="preserve">Parent node is responsible for DL/UL scheduling for the BH link within the configured </w:t>
      </w:r>
      <w:r w:rsidR="00540630">
        <w:rPr>
          <w:sz w:val="20"/>
          <w:szCs w:val="20"/>
          <w:lang w:val="en-GB"/>
        </w:rPr>
        <w:t>resource pool</w:t>
      </w:r>
      <w:r w:rsidR="0025047E">
        <w:rPr>
          <w:sz w:val="20"/>
          <w:szCs w:val="20"/>
          <w:lang w:val="en-GB"/>
        </w:rPr>
        <w:t xml:space="preserve"> (</w:t>
      </w:r>
      <w:r w:rsidR="008C79FE">
        <w:rPr>
          <w:sz w:val="20"/>
          <w:szCs w:val="20"/>
          <w:lang w:val="en-GB"/>
        </w:rPr>
        <w:t xml:space="preserve">and </w:t>
      </w:r>
      <w:r w:rsidR="0025047E">
        <w:rPr>
          <w:sz w:val="20"/>
          <w:szCs w:val="20"/>
          <w:lang w:val="en-GB"/>
        </w:rPr>
        <w:t>according to the agreements made in RAN1#93)</w:t>
      </w:r>
      <w:r>
        <w:rPr>
          <w:sz w:val="20"/>
          <w:szCs w:val="20"/>
          <w:lang w:val="en-GB"/>
        </w:rPr>
        <w:t>.</w:t>
      </w:r>
      <w:r w:rsidR="00510F09">
        <w:rPr>
          <w:sz w:val="20"/>
          <w:szCs w:val="20"/>
          <w:lang w:val="en-GB"/>
        </w:rPr>
        <w:t xml:space="preserve"> </w:t>
      </w:r>
    </w:p>
    <w:p w14:paraId="2D2CC6AD" w14:textId="77777777" w:rsidR="00243FEC" w:rsidRPr="00640693" w:rsidRDefault="00C029AC" w:rsidP="00640693">
      <w:pPr>
        <w:pStyle w:val="ListParagraph"/>
        <w:numPr>
          <w:ilvl w:val="0"/>
          <w:numId w:val="39"/>
        </w:numPr>
        <w:jc w:val="both"/>
        <w:rPr>
          <w:lang w:val="en-US"/>
        </w:rPr>
      </w:pPr>
      <w:r>
        <w:rPr>
          <w:sz w:val="20"/>
          <w:szCs w:val="20"/>
          <w:lang w:val="en-GB"/>
        </w:rPr>
        <w:t xml:space="preserve">IAB </w:t>
      </w:r>
      <w:r w:rsidR="00F32BFF">
        <w:rPr>
          <w:sz w:val="20"/>
          <w:szCs w:val="20"/>
          <w:lang w:val="en-GB"/>
        </w:rPr>
        <w:t xml:space="preserve">access link </w:t>
      </w:r>
      <w:r w:rsidR="00243FEC">
        <w:rPr>
          <w:sz w:val="20"/>
          <w:szCs w:val="20"/>
          <w:lang w:val="en-GB"/>
        </w:rPr>
        <w:t>operation</w:t>
      </w:r>
      <w:r w:rsidR="00F32BFF">
        <w:rPr>
          <w:sz w:val="20"/>
          <w:szCs w:val="20"/>
          <w:lang w:val="en-GB"/>
        </w:rPr>
        <w:t xml:space="preserve"> is constrained by the BH operation</w:t>
      </w:r>
      <w:r w:rsidR="00540630">
        <w:rPr>
          <w:sz w:val="20"/>
          <w:szCs w:val="20"/>
          <w:lang w:val="en-GB"/>
        </w:rPr>
        <w:t xml:space="preserve"> according to the duplexing scheme of the IAB node.</w:t>
      </w:r>
    </w:p>
    <w:p w14:paraId="1DBF8481" w14:textId="3BF4756F" w:rsidR="00C029AC" w:rsidRPr="00640693" w:rsidRDefault="00243FEC" w:rsidP="00640693">
      <w:pPr>
        <w:pStyle w:val="ListParagraph"/>
        <w:numPr>
          <w:ilvl w:val="0"/>
          <w:numId w:val="39"/>
        </w:numPr>
        <w:jc w:val="both"/>
        <w:rPr>
          <w:lang w:val="en-US"/>
        </w:rPr>
      </w:pPr>
      <w:r w:rsidRPr="00640693">
        <w:rPr>
          <w:sz w:val="20"/>
          <w:szCs w:val="20"/>
          <w:lang w:val="en-GB"/>
        </w:rPr>
        <w:t xml:space="preserve">In the case of distributed coordination, </w:t>
      </w:r>
      <w:r w:rsidR="00B23C3A">
        <w:rPr>
          <w:sz w:val="20"/>
          <w:szCs w:val="20"/>
          <w:lang w:val="en-GB"/>
        </w:rPr>
        <w:t xml:space="preserve">IAB-donor </w:t>
      </w:r>
      <w:r w:rsidRPr="00640693">
        <w:rPr>
          <w:sz w:val="20"/>
          <w:szCs w:val="20"/>
          <w:lang w:val="en-GB"/>
        </w:rPr>
        <w:t>is acting just as a parent node</w:t>
      </w:r>
      <w:r w:rsidR="00636C60">
        <w:rPr>
          <w:sz w:val="20"/>
          <w:szCs w:val="20"/>
          <w:lang w:val="en-GB"/>
        </w:rPr>
        <w:t>.</w:t>
      </w:r>
      <w:r w:rsidR="00C029AC" w:rsidRPr="00640693">
        <w:rPr>
          <w:sz w:val="20"/>
          <w:szCs w:val="20"/>
          <w:lang w:val="en-GB"/>
        </w:rPr>
        <w:t xml:space="preserve"> </w:t>
      </w:r>
    </w:p>
    <w:p w14:paraId="16051775" w14:textId="71FA47F6" w:rsidR="00F32BFF" w:rsidRDefault="00F32BFF" w:rsidP="00F32BFF">
      <w:pPr>
        <w:spacing w:after="0"/>
        <w:jc w:val="both"/>
      </w:pPr>
    </w:p>
    <w:p w14:paraId="29A79D2F" w14:textId="2C49E9E8" w:rsidR="00510F09" w:rsidRPr="008C79FE" w:rsidRDefault="00636C60" w:rsidP="00640693">
      <w:pPr>
        <w:jc w:val="both"/>
      </w:pPr>
      <w:r>
        <w:t>In the case of centralized coordination</w:t>
      </w:r>
      <w:r w:rsidR="00510F09" w:rsidRPr="008C79FE">
        <w:t xml:space="preserve">, </w:t>
      </w:r>
      <w:r w:rsidR="00B23C3A">
        <w:t xml:space="preserve">IAB-donor </w:t>
      </w:r>
      <w:r w:rsidR="00510F09" w:rsidRPr="008C79FE">
        <w:t xml:space="preserve">configures the </w:t>
      </w:r>
      <w:r w:rsidR="008C79FE">
        <w:t xml:space="preserve">resource usage </w:t>
      </w:r>
      <w:r w:rsidR="00510F09" w:rsidRPr="008A5BF7">
        <w:t>for multiple hops.</w:t>
      </w:r>
      <w:r w:rsidR="000E11A6" w:rsidRPr="008A5BF7">
        <w:t xml:space="preserve"> </w:t>
      </w:r>
      <w:r w:rsidR="000E11A6" w:rsidRPr="002009BD">
        <w:t>Coordination may cover not only the</w:t>
      </w:r>
      <w:r w:rsidR="000E11A6" w:rsidRPr="000E11A6">
        <w:t xml:space="preserve"> resource pool defined for the BH link</w:t>
      </w:r>
      <w:r w:rsidR="005E7B36">
        <w:t>(</w:t>
      </w:r>
      <w:r w:rsidR="00243FEC">
        <w:t>s</w:t>
      </w:r>
      <w:r w:rsidR="005E7B36">
        <w:t>)</w:t>
      </w:r>
      <w:r w:rsidR="000E11A6" w:rsidRPr="008C79FE">
        <w:t>, but also resource pool available for the access link</w:t>
      </w:r>
      <w:r w:rsidR="005E7B36">
        <w:t>(s)</w:t>
      </w:r>
      <w:r w:rsidR="000E11A6" w:rsidRPr="008C79FE">
        <w:t xml:space="preserve">. </w:t>
      </w:r>
    </w:p>
    <w:p w14:paraId="57ABAFC4" w14:textId="2A9F472B" w:rsidR="005E2C3E" w:rsidRPr="00640693" w:rsidRDefault="005E2C3E">
      <w:pPr>
        <w:jc w:val="both"/>
        <w:rPr>
          <w:i/>
          <w:iCs/>
        </w:rPr>
      </w:pPr>
      <w:r w:rsidRPr="004E09C1">
        <w:rPr>
          <w:b/>
          <w:bCs/>
          <w:i/>
          <w:iCs/>
        </w:rPr>
        <w:t xml:space="preserve">Proposal 2: </w:t>
      </w:r>
      <w:r w:rsidRPr="004E09C1">
        <w:rPr>
          <w:i/>
          <w:iCs/>
        </w:rPr>
        <w:t xml:space="preserve">Distributed resource pool coordination scheme is the baseline resource allocation scheme. It can be enhanced by centralized coordination by </w:t>
      </w:r>
      <w:r w:rsidR="00B23C3A" w:rsidRPr="004E09C1">
        <w:rPr>
          <w:i/>
          <w:iCs/>
        </w:rPr>
        <w:t>IAB-donor</w:t>
      </w:r>
      <w:r w:rsidRPr="004E09C1">
        <w:rPr>
          <w:i/>
          <w:iCs/>
        </w:rPr>
        <w:t>.</w:t>
      </w:r>
    </w:p>
    <w:p w14:paraId="511E51D5" w14:textId="4EA59BD9" w:rsidR="007649EC" w:rsidRDefault="00EC220F" w:rsidP="7A83F321">
      <w:pPr>
        <w:spacing w:after="0"/>
        <w:jc w:val="both"/>
      </w:pPr>
      <w:r>
        <w:t xml:space="preserve">It was agreed in RAN1#93 that </w:t>
      </w:r>
      <w:r w:rsidR="00057D60">
        <w:t>“</w:t>
      </w:r>
      <w:r w:rsidRPr="004E09C1">
        <w:rPr>
          <w:i/>
          <w:iCs/>
        </w:rPr>
        <w:t>semi-static (on the timescale of RRC signalling) should be supported for resource (frequency, time in terms of slot/slot format, etc.) coordination between IAB nodes</w:t>
      </w:r>
      <w:r w:rsidR="00057D60">
        <w:t>”</w:t>
      </w:r>
      <w:r w:rsidRPr="00EC220F">
        <w:t>.</w:t>
      </w:r>
      <w:r>
        <w:t xml:space="preserve"> </w:t>
      </w:r>
      <w:r w:rsidR="005B2067">
        <w:t xml:space="preserve">It is noted that NR Rel-15 supports </w:t>
      </w:r>
      <w:r w:rsidR="00923353">
        <w:t xml:space="preserve">already </w:t>
      </w:r>
      <w:r w:rsidR="005B2067">
        <w:t xml:space="preserve">semi-static </w:t>
      </w:r>
      <w:r w:rsidR="00245F6B">
        <w:t>pool configuration</w:t>
      </w:r>
      <w:r w:rsidR="005B2067">
        <w:t xml:space="preserve"> between BH and access link</w:t>
      </w:r>
      <w:r w:rsidR="00B534DF">
        <w:t xml:space="preserve">. For example, in the case of TDM between access and backhaul, </w:t>
      </w:r>
      <w:r w:rsidR="00B23C3A">
        <w:t>an IAB-node</w:t>
      </w:r>
      <w:r w:rsidR="00B534DF">
        <w:t xml:space="preserve"> can configure BH resources in the access link as the reserved resources. </w:t>
      </w:r>
      <w:proofErr w:type="gramStart"/>
      <w:r w:rsidR="00923353">
        <w:t>In order to</w:t>
      </w:r>
      <w:proofErr w:type="gramEnd"/>
      <w:r w:rsidR="00923353">
        <w:t xml:space="preserve"> maximize the </w:t>
      </w:r>
      <w:r w:rsidR="00923353">
        <w:lastRenderedPageBreak/>
        <w:t>commonality with NR-Rel-15, the</w:t>
      </w:r>
      <w:r w:rsidR="00FB1581">
        <w:t xml:space="preserve"> granularity </w:t>
      </w:r>
      <w:r w:rsidR="008A4FCC">
        <w:t xml:space="preserve">for </w:t>
      </w:r>
      <w:r w:rsidR="009740B8" w:rsidRPr="00640693">
        <w:t xml:space="preserve">the </w:t>
      </w:r>
      <w:r w:rsidR="008A4FCC">
        <w:t>resource pool coordination</w:t>
      </w:r>
      <w:r w:rsidR="009740B8" w:rsidRPr="00640693">
        <w:t xml:space="preserve"> between </w:t>
      </w:r>
      <w:r w:rsidR="00B23C3A">
        <w:t xml:space="preserve">IAB-donor </w:t>
      </w:r>
      <w:r w:rsidR="009740B8" w:rsidRPr="00640693">
        <w:t>and IAB</w:t>
      </w:r>
      <w:r w:rsidR="00B23C3A">
        <w:t>-</w:t>
      </w:r>
      <w:r w:rsidR="009740B8" w:rsidRPr="00640693">
        <w:t xml:space="preserve">nodes </w:t>
      </w:r>
      <w:r w:rsidR="009740B8">
        <w:t xml:space="preserve">should be </w:t>
      </w:r>
      <w:r w:rsidR="009740B8" w:rsidRPr="00640693">
        <w:t>one slot</w:t>
      </w:r>
      <w:r w:rsidR="00FB1581" w:rsidRPr="009740B8">
        <w:t>.</w:t>
      </w:r>
      <w:r w:rsidR="009740B8">
        <w:t xml:space="preserve"> </w:t>
      </w:r>
      <w:r w:rsidR="001A1AB7">
        <w:t xml:space="preserve">Depending on the IAB architecture and protocol </w:t>
      </w:r>
      <w:r w:rsidR="005E2C3E">
        <w:t>choices</w:t>
      </w:r>
      <w:r w:rsidR="001A1AB7">
        <w:t xml:space="preserve">, </w:t>
      </w:r>
      <w:r w:rsidR="009D0EAB">
        <w:t xml:space="preserve">RRC signalling </w:t>
      </w:r>
      <w:r w:rsidR="001A1AB7">
        <w:t>may need</w:t>
      </w:r>
      <w:r w:rsidR="009D0EAB">
        <w:t xml:space="preserve"> to be enhanced to support multiple hops</w:t>
      </w:r>
      <w:r w:rsidR="00245F6B">
        <w:t xml:space="preserve"> with</w:t>
      </w:r>
      <w:r w:rsidR="005E2C3E">
        <w:t xml:space="preserve"> centralized resource pool coordination</w:t>
      </w:r>
      <w:r w:rsidR="009D0EAB">
        <w:t>.</w:t>
      </w:r>
    </w:p>
    <w:p w14:paraId="12C84E1C" w14:textId="77777777" w:rsidR="00636C60" w:rsidRDefault="00636C60" w:rsidP="00FB1581">
      <w:pPr>
        <w:spacing w:after="0"/>
        <w:jc w:val="both"/>
      </w:pPr>
    </w:p>
    <w:p w14:paraId="3803EE91" w14:textId="6280C952" w:rsidR="008A4FCC" w:rsidRPr="00640693" w:rsidRDefault="008A4FCC">
      <w:pPr>
        <w:jc w:val="both"/>
        <w:rPr>
          <w:i/>
          <w:iCs/>
        </w:rPr>
      </w:pPr>
      <w:r w:rsidRPr="004E09C1">
        <w:rPr>
          <w:b/>
          <w:bCs/>
          <w:i/>
          <w:iCs/>
        </w:rPr>
        <w:t xml:space="preserve">Proposal 3: </w:t>
      </w:r>
      <w:r w:rsidRPr="004E09C1">
        <w:rPr>
          <w:i/>
          <w:iCs/>
        </w:rPr>
        <w:t xml:space="preserve">Granularity for the resource pool coordination between </w:t>
      </w:r>
      <w:r w:rsidR="00B23C3A" w:rsidRPr="004E09C1">
        <w:rPr>
          <w:i/>
          <w:iCs/>
        </w:rPr>
        <w:t xml:space="preserve">IAB-donor </w:t>
      </w:r>
      <w:r w:rsidRPr="004E09C1">
        <w:rPr>
          <w:i/>
          <w:iCs/>
        </w:rPr>
        <w:t>and IAB</w:t>
      </w:r>
      <w:r w:rsidR="00B23C3A" w:rsidRPr="004E09C1">
        <w:rPr>
          <w:i/>
          <w:iCs/>
        </w:rPr>
        <w:t>-</w:t>
      </w:r>
      <w:r w:rsidRPr="004E09C1">
        <w:rPr>
          <w:i/>
          <w:iCs/>
        </w:rPr>
        <w:t>nodes is one slot.</w:t>
      </w:r>
    </w:p>
    <w:p w14:paraId="00324C2E" w14:textId="1CA1FBEE" w:rsidR="005E7B36" w:rsidRPr="00640693" w:rsidRDefault="005E7B36" w:rsidP="00640693">
      <w:pPr>
        <w:spacing w:after="0"/>
        <w:jc w:val="both"/>
        <w:rPr>
          <w:b/>
          <w:bCs/>
          <w:i/>
          <w:iCs/>
        </w:rPr>
      </w:pPr>
      <w:r w:rsidRPr="004E09C1">
        <w:rPr>
          <w:b/>
          <w:bCs/>
          <w:i/>
          <w:iCs/>
        </w:rPr>
        <w:t xml:space="preserve">Observation 4: </w:t>
      </w:r>
      <w:r w:rsidRPr="004E09C1">
        <w:rPr>
          <w:i/>
          <w:iCs/>
        </w:rPr>
        <w:t>Depending on the IAB architecture and protocol choices, RRC signalling may need to be enhanced to support multiple hops with centralized resource pool coordination.</w:t>
      </w:r>
    </w:p>
    <w:p w14:paraId="6E72751E" w14:textId="77777777" w:rsidR="008A4FCC" w:rsidRDefault="008A4FCC" w:rsidP="00FB1581">
      <w:pPr>
        <w:spacing w:after="0"/>
        <w:jc w:val="both"/>
      </w:pPr>
    </w:p>
    <w:p w14:paraId="3B8EF56B" w14:textId="471231FE" w:rsidR="00EC220F" w:rsidRDefault="00EC220F" w:rsidP="00EC220F">
      <w:pPr>
        <w:spacing w:after="0"/>
        <w:jc w:val="both"/>
      </w:pPr>
      <w:r>
        <w:t>One of the key objectives of IAB SI [1] is to investigate d</w:t>
      </w:r>
      <w:r w:rsidRPr="00C50B71">
        <w:t>ynamic resource allocation between the backhaul and access links</w:t>
      </w:r>
      <w:r>
        <w:t>.</w:t>
      </w:r>
      <w:r w:rsidR="005E7B36">
        <w:t xml:space="preserve"> </w:t>
      </w:r>
      <w:r>
        <w:t xml:space="preserve">Figure 5 illustrates </w:t>
      </w:r>
      <w:r w:rsidR="005E2C3E">
        <w:t xml:space="preserve">semi-static </w:t>
      </w:r>
      <w:r>
        <w:t>and dynamic capacity allocation principles</w:t>
      </w:r>
      <w:r w:rsidRPr="00C50B71">
        <w:t xml:space="preserve"> </w:t>
      </w:r>
      <w:r>
        <w:t>for half-duplex IAB scenario with TDM between access and backhaul split (i.e. Option 1).</w:t>
      </w:r>
      <w:r w:rsidR="005E7B36">
        <w:t xml:space="preserve"> In this scenario, </w:t>
      </w:r>
      <w:r w:rsidR="001326E2">
        <w:t xml:space="preserve">the key challenge is that </w:t>
      </w:r>
      <w:r w:rsidR="005E7B36">
        <w:t>IAB</w:t>
      </w:r>
      <w:r w:rsidR="00B23C3A">
        <w:t>-</w:t>
      </w:r>
      <w:r w:rsidR="005E7B36">
        <w:t xml:space="preserve">node cannot communicate with </w:t>
      </w:r>
      <w:r w:rsidR="00B23C3A">
        <w:t xml:space="preserve">IAB-donor or parent IAB-node </w:t>
      </w:r>
      <w:r w:rsidR="005E7B36">
        <w:t>during the access link operation.</w:t>
      </w:r>
    </w:p>
    <w:p w14:paraId="3A586222" w14:textId="6BB99614" w:rsidR="00C50B71" w:rsidRDefault="00C50B71" w:rsidP="00A84A64">
      <w:pPr>
        <w:spacing w:after="0"/>
        <w:jc w:val="both"/>
      </w:pPr>
    </w:p>
    <w:p w14:paraId="589D551C" w14:textId="576DDEF3" w:rsidR="00C50B71" w:rsidRDefault="00C50B71" w:rsidP="00A84A64">
      <w:pPr>
        <w:spacing w:after="0"/>
        <w:jc w:val="both"/>
      </w:pPr>
      <w:r>
        <w:t xml:space="preserve">Dynamic resource split </w:t>
      </w:r>
      <w:r w:rsidR="008543BB">
        <w:t xml:space="preserve">example </w:t>
      </w:r>
      <w:r>
        <w:t xml:space="preserve">shown in Figure </w:t>
      </w:r>
      <w:r w:rsidR="007454D8">
        <w:t xml:space="preserve">5 </w:t>
      </w:r>
      <w:r w:rsidR="008543BB">
        <w:t>assumes that</w:t>
      </w:r>
    </w:p>
    <w:p w14:paraId="25A375DD" w14:textId="2014BA56" w:rsidR="008543BB" w:rsidRPr="00640693" w:rsidRDefault="008543BB">
      <w:pPr>
        <w:pStyle w:val="ListParagraph"/>
        <w:numPr>
          <w:ilvl w:val="0"/>
          <w:numId w:val="35"/>
        </w:numPr>
        <w:jc w:val="both"/>
        <w:rPr>
          <w:sz w:val="16"/>
          <w:szCs w:val="16"/>
          <w:lang w:val="en-GB"/>
        </w:rPr>
      </w:pPr>
      <w:r w:rsidRPr="004E09C1">
        <w:rPr>
          <w:sz w:val="20"/>
          <w:szCs w:val="20"/>
          <w:lang w:val="en-GB"/>
        </w:rPr>
        <w:t xml:space="preserve">Dynamic resource </w:t>
      </w:r>
      <w:r w:rsidR="00245F6B" w:rsidRPr="004E09C1">
        <w:rPr>
          <w:sz w:val="20"/>
          <w:szCs w:val="20"/>
          <w:lang w:val="en-GB"/>
        </w:rPr>
        <w:t xml:space="preserve">pool </w:t>
      </w:r>
      <w:r w:rsidR="00BB2304" w:rsidRPr="004E09C1">
        <w:rPr>
          <w:sz w:val="20"/>
          <w:szCs w:val="20"/>
          <w:lang w:val="en-GB"/>
        </w:rPr>
        <w:t>adaptation</w:t>
      </w:r>
      <w:r w:rsidRPr="004E09C1">
        <w:rPr>
          <w:sz w:val="20"/>
          <w:szCs w:val="20"/>
          <w:lang w:val="en-GB"/>
        </w:rPr>
        <w:t xml:space="preserve"> follows a predefined adaptation period (8 slots in the current example)</w:t>
      </w:r>
    </w:p>
    <w:p w14:paraId="75AF6D44" w14:textId="70B5B9AD" w:rsidR="008543BB" w:rsidRPr="008543BB" w:rsidRDefault="008543BB" w:rsidP="00A84A64">
      <w:pPr>
        <w:pStyle w:val="ListParagraph"/>
        <w:numPr>
          <w:ilvl w:val="0"/>
          <w:numId w:val="35"/>
        </w:numPr>
        <w:jc w:val="both"/>
        <w:rPr>
          <w:sz w:val="16"/>
          <w:lang w:val="en-GB"/>
        </w:rPr>
      </w:pPr>
      <w:r>
        <w:rPr>
          <w:sz w:val="20"/>
          <w:lang w:val="en-GB"/>
        </w:rPr>
        <w:t xml:space="preserve">Adaptation period contains </w:t>
      </w:r>
      <w:r w:rsidRPr="008543BB">
        <w:rPr>
          <w:b/>
          <w:color w:val="00B0F0"/>
          <w:sz w:val="20"/>
          <w:lang w:val="en-GB"/>
        </w:rPr>
        <w:t>Fixed slots</w:t>
      </w:r>
      <w:r>
        <w:rPr>
          <w:sz w:val="20"/>
          <w:lang w:val="en-GB"/>
        </w:rPr>
        <w:t xml:space="preserve"> and </w:t>
      </w:r>
      <w:r w:rsidRPr="008543BB">
        <w:rPr>
          <w:b/>
          <w:color w:val="808080" w:themeColor="background1" w:themeShade="80"/>
          <w:sz w:val="20"/>
          <w:lang w:val="en-GB"/>
        </w:rPr>
        <w:t>flexible slots</w:t>
      </w:r>
      <w:r>
        <w:rPr>
          <w:b/>
          <w:color w:val="808080" w:themeColor="background1" w:themeShade="80"/>
          <w:sz w:val="20"/>
          <w:lang w:val="en-GB"/>
        </w:rPr>
        <w:t xml:space="preserve">. </w:t>
      </w:r>
      <w:r>
        <w:rPr>
          <w:sz w:val="20"/>
          <w:lang w:val="en-GB"/>
        </w:rPr>
        <w:t>Fixed slots (5/8 slots in the current example) have a predefined slot type. Flexible slots (3/8 slots in the current example) can be used as BH DL, BH UL, Access DL or Access UL.</w:t>
      </w:r>
    </w:p>
    <w:p w14:paraId="6F82FFAD" w14:textId="4E210944" w:rsidR="00122F8B" w:rsidRPr="00640693" w:rsidRDefault="00396D0A">
      <w:pPr>
        <w:pStyle w:val="ListParagraph"/>
        <w:numPr>
          <w:ilvl w:val="0"/>
          <w:numId w:val="35"/>
        </w:numPr>
        <w:jc w:val="both"/>
        <w:rPr>
          <w:sz w:val="16"/>
          <w:szCs w:val="16"/>
          <w:lang w:val="en-GB"/>
        </w:rPr>
      </w:pPr>
      <w:r w:rsidRPr="004E09C1">
        <w:rPr>
          <w:sz w:val="20"/>
          <w:szCs w:val="20"/>
          <w:lang w:val="en-GB"/>
        </w:rPr>
        <w:t>IAB-d</w:t>
      </w:r>
      <w:r w:rsidR="008543BB" w:rsidRPr="004E09C1">
        <w:rPr>
          <w:sz w:val="20"/>
          <w:szCs w:val="20"/>
          <w:lang w:val="en-GB"/>
        </w:rPr>
        <w:t xml:space="preserve">onor </w:t>
      </w:r>
      <w:r w:rsidR="00245F6B" w:rsidRPr="004E09C1">
        <w:rPr>
          <w:sz w:val="20"/>
          <w:szCs w:val="20"/>
          <w:lang w:val="en-GB"/>
        </w:rPr>
        <w:t>(=</w:t>
      </w:r>
      <w:r w:rsidRPr="004E09C1">
        <w:rPr>
          <w:sz w:val="20"/>
          <w:szCs w:val="20"/>
          <w:lang w:val="en-GB"/>
        </w:rPr>
        <w:t xml:space="preserve"> </w:t>
      </w:r>
      <w:r w:rsidR="00245F6B" w:rsidRPr="004E09C1">
        <w:rPr>
          <w:sz w:val="20"/>
          <w:szCs w:val="20"/>
          <w:lang w:val="en-GB"/>
        </w:rPr>
        <w:t>parent node)</w:t>
      </w:r>
      <w:r w:rsidR="008543BB" w:rsidRPr="004E09C1">
        <w:rPr>
          <w:sz w:val="20"/>
          <w:szCs w:val="20"/>
          <w:lang w:val="en-GB"/>
        </w:rPr>
        <w:t xml:space="preserve"> coordinates the resource usage. </w:t>
      </w:r>
      <w:r w:rsidR="00245F6B" w:rsidRPr="004E09C1">
        <w:rPr>
          <w:sz w:val="20"/>
          <w:szCs w:val="20"/>
          <w:lang w:val="en-GB"/>
        </w:rPr>
        <w:t xml:space="preserve">Resource pool can be dynamically adjusted </w:t>
      </w:r>
      <w:r w:rsidR="008543BB" w:rsidRPr="004E09C1">
        <w:rPr>
          <w:sz w:val="20"/>
          <w:szCs w:val="20"/>
          <w:lang w:val="en-GB"/>
        </w:rPr>
        <w:t xml:space="preserve">by GC-PDCCH </w:t>
      </w:r>
      <w:r w:rsidR="006A5CBF" w:rsidRPr="004E09C1">
        <w:rPr>
          <w:sz w:val="20"/>
          <w:szCs w:val="20"/>
          <w:lang w:val="en-GB"/>
        </w:rPr>
        <w:t>sent</w:t>
      </w:r>
      <w:r w:rsidR="008543BB" w:rsidRPr="004E09C1">
        <w:rPr>
          <w:sz w:val="20"/>
          <w:szCs w:val="20"/>
          <w:lang w:val="en-GB"/>
        </w:rPr>
        <w:t xml:space="preserve"> via </w:t>
      </w:r>
      <w:r w:rsidR="008543BB" w:rsidRPr="00640693">
        <w:rPr>
          <w:b/>
          <w:bCs/>
          <w:color w:val="00B0F0"/>
          <w:sz w:val="20"/>
          <w:szCs w:val="20"/>
          <w:lang w:val="en-GB"/>
        </w:rPr>
        <w:t>Fixed</w:t>
      </w:r>
      <w:r w:rsidR="008543BB" w:rsidRPr="004E09C1">
        <w:rPr>
          <w:sz w:val="20"/>
          <w:szCs w:val="20"/>
          <w:lang w:val="en-GB"/>
        </w:rPr>
        <w:t xml:space="preserve"> BH DL slots.</w:t>
      </w:r>
    </w:p>
    <w:p w14:paraId="557CC494" w14:textId="5AFA3F2F" w:rsidR="00F00AC9" w:rsidRPr="00640693" w:rsidRDefault="00122F8B">
      <w:pPr>
        <w:pStyle w:val="ListParagraph"/>
        <w:numPr>
          <w:ilvl w:val="0"/>
          <w:numId w:val="35"/>
        </w:numPr>
        <w:jc w:val="both"/>
        <w:rPr>
          <w:sz w:val="16"/>
          <w:szCs w:val="16"/>
          <w:lang w:val="en-GB"/>
        </w:rPr>
      </w:pPr>
      <w:r w:rsidRPr="004E09C1">
        <w:rPr>
          <w:sz w:val="20"/>
          <w:szCs w:val="20"/>
          <w:lang w:val="en-GB"/>
        </w:rPr>
        <w:t xml:space="preserve">GC-PDCCH enables </w:t>
      </w:r>
      <w:r w:rsidR="00923353" w:rsidRPr="004E09C1">
        <w:rPr>
          <w:sz w:val="20"/>
          <w:szCs w:val="20"/>
          <w:lang w:val="en-GB"/>
        </w:rPr>
        <w:t xml:space="preserve">also </w:t>
      </w:r>
      <w:r w:rsidR="009740B8" w:rsidRPr="004E09C1">
        <w:rPr>
          <w:sz w:val="20"/>
          <w:szCs w:val="20"/>
          <w:lang w:val="en-GB"/>
        </w:rPr>
        <w:t xml:space="preserve">centralized </w:t>
      </w:r>
      <w:r w:rsidRPr="004E09C1">
        <w:rPr>
          <w:sz w:val="20"/>
          <w:szCs w:val="20"/>
          <w:lang w:val="en-GB"/>
        </w:rPr>
        <w:t xml:space="preserve">interference coordination between </w:t>
      </w:r>
      <w:r w:rsidR="00396D0A" w:rsidRPr="004E09C1">
        <w:rPr>
          <w:sz w:val="20"/>
          <w:szCs w:val="20"/>
          <w:lang w:val="en-GB"/>
        </w:rPr>
        <w:t xml:space="preserve">donor </w:t>
      </w:r>
      <w:r w:rsidRPr="004E09C1">
        <w:rPr>
          <w:sz w:val="20"/>
          <w:szCs w:val="20"/>
          <w:lang w:val="en-GB"/>
        </w:rPr>
        <w:t xml:space="preserve">cell and </w:t>
      </w:r>
      <w:r w:rsidR="00396D0A" w:rsidRPr="004E09C1">
        <w:rPr>
          <w:sz w:val="20"/>
          <w:szCs w:val="20"/>
          <w:lang w:val="en-GB"/>
        </w:rPr>
        <w:t xml:space="preserve">IAB </w:t>
      </w:r>
      <w:r w:rsidRPr="004E09C1">
        <w:rPr>
          <w:sz w:val="20"/>
          <w:szCs w:val="20"/>
          <w:lang w:val="en-GB"/>
        </w:rPr>
        <w:t xml:space="preserve">cell(s) during </w:t>
      </w:r>
      <w:r w:rsidRPr="004B12A4">
        <w:rPr>
          <w:b/>
          <w:bCs/>
          <w:color w:val="808080" w:themeColor="background1" w:themeShade="80"/>
          <w:sz w:val="20"/>
          <w:szCs w:val="20"/>
          <w:lang w:val="en-GB"/>
        </w:rPr>
        <w:t xml:space="preserve">flexible slots </w:t>
      </w:r>
      <w:r w:rsidRPr="004B12A4">
        <w:rPr>
          <w:sz w:val="20"/>
          <w:szCs w:val="20"/>
          <w:lang w:val="en-GB"/>
        </w:rPr>
        <w:t xml:space="preserve">in such that the network can be operated free from cross-link interference (this has been assumed in </w:t>
      </w:r>
      <w:r w:rsidR="00A84A64" w:rsidRPr="009C124A">
        <w:rPr>
          <w:sz w:val="20"/>
          <w:szCs w:val="20"/>
          <w:lang w:val="en-GB"/>
        </w:rPr>
        <w:t xml:space="preserve">the </w:t>
      </w:r>
      <w:r w:rsidRPr="009C124A">
        <w:rPr>
          <w:sz w:val="20"/>
          <w:szCs w:val="20"/>
          <w:lang w:val="en-GB"/>
        </w:rPr>
        <w:t xml:space="preserve">example shown in Figure </w:t>
      </w:r>
      <w:r w:rsidR="007454D8" w:rsidRPr="00640693">
        <w:rPr>
          <w:sz w:val="20"/>
          <w:szCs w:val="20"/>
          <w:lang w:val="en-GB"/>
        </w:rPr>
        <w:t>5</w:t>
      </w:r>
      <w:r w:rsidRPr="00640693">
        <w:rPr>
          <w:sz w:val="20"/>
          <w:szCs w:val="20"/>
          <w:lang w:val="en-GB"/>
        </w:rPr>
        <w:t>).</w:t>
      </w:r>
      <w:r w:rsidR="008202C8" w:rsidRPr="00640693">
        <w:rPr>
          <w:sz w:val="20"/>
          <w:szCs w:val="20"/>
          <w:lang w:val="en-GB"/>
        </w:rPr>
        <w:t xml:space="preserve"> </w:t>
      </w:r>
    </w:p>
    <w:p w14:paraId="32CB0440" w14:textId="4209C1AB" w:rsidR="006A5CBF" w:rsidRDefault="006A5CBF" w:rsidP="00A84A64">
      <w:pPr>
        <w:spacing w:after="0"/>
        <w:jc w:val="both"/>
        <w:rPr>
          <w:b/>
          <w:i/>
        </w:rPr>
      </w:pPr>
    </w:p>
    <w:tbl>
      <w:tblPr>
        <w:tblStyle w:val="TableGrid"/>
        <w:tblW w:w="10092" w:type="dxa"/>
        <w:tblInd w:w="-5" w:type="dxa"/>
        <w:tblLook w:val="04A0" w:firstRow="1" w:lastRow="0" w:firstColumn="1" w:lastColumn="0" w:noHBand="0" w:noVBand="1"/>
      </w:tblPr>
      <w:tblGrid>
        <w:gridCol w:w="7566"/>
        <w:gridCol w:w="2526"/>
      </w:tblGrid>
      <w:tr w:rsidR="001326E2" w14:paraId="44CBA50B" w14:textId="77777777" w:rsidTr="0048258E">
        <w:trPr>
          <w:trHeight w:val="410"/>
        </w:trPr>
        <w:tc>
          <w:tcPr>
            <w:tcW w:w="7566" w:type="dxa"/>
          </w:tcPr>
          <w:p w14:paraId="7C45BF95" w14:textId="134B74B2" w:rsidR="001326E2" w:rsidRPr="00B51BB0" w:rsidRDefault="004E09C1" w:rsidP="0048258E">
            <w:pPr>
              <w:jc w:val="center"/>
            </w:pPr>
            <w:r w:rsidRPr="004E09C1">
              <w:rPr>
                <w:noProof/>
              </w:rPr>
              <w:drawing>
                <wp:inline distT="0" distB="0" distL="0" distR="0" wp14:anchorId="3FEFA4C0" wp14:editId="153AE5D7">
                  <wp:extent cx="4664958" cy="1404519"/>
                  <wp:effectExtent l="0" t="0" r="254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4406" cy="1419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E09C1" w:rsidDel="004E09C1">
              <w:t xml:space="preserve"> </w:t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D3A773" w14:textId="77777777" w:rsidR="001326E2" w:rsidRDefault="001326E2" w:rsidP="0048258E">
            <w:r w:rsidRPr="00C94A30">
              <w:rPr>
                <w:noProof/>
              </w:rPr>
              <w:drawing>
                <wp:inline distT="0" distB="0" distL="0" distR="0" wp14:anchorId="25D521B6" wp14:editId="7C7AFEFB">
                  <wp:extent cx="1460352" cy="920750"/>
                  <wp:effectExtent l="0" t="0" r="698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5579" cy="924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3876EA9" w14:textId="77777777" w:rsidR="001326E2" w:rsidRPr="00B94025" w:rsidRDefault="001326E2" w:rsidP="001326E2">
      <w:pPr>
        <w:spacing w:after="0"/>
        <w:ind w:left="1593"/>
        <w:rPr>
          <w:sz w:val="2"/>
        </w:rPr>
      </w:pPr>
      <w:r>
        <w:t xml:space="preserve">     </w:t>
      </w:r>
    </w:p>
    <w:p w14:paraId="0DAD372B" w14:textId="77777777" w:rsidR="001326E2" w:rsidRDefault="001326E2" w:rsidP="001326E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>. Fixed and dynamic capacity allocation between BH and access.</w:t>
      </w:r>
    </w:p>
    <w:p w14:paraId="0B578B93" w14:textId="389240B3" w:rsidR="001326E2" w:rsidRDefault="001326E2" w:rsidP="00A84A64">
      <w:pPr>
        <w:spacing w:after="0"/>
        <w:jc w:val="both"/>
        <w:rPr>
          <w:b/>
          <w:i/>
        </w:rPr>
      </w:pPr>
    </w:p>
    <w:p w14:paraId="5DC8D2A4" w14:textId="77777777" w:rsidR="001326E2" w:rsidRDefault="001326E2" w:rsidP="00A84A64">
      <w:pPr>
        <w:spacing w:after="0"/>
        <w:jc w:val="both"/>
        <w:rPr>
          <w:b/>
          <w:i/>
        </w:rPr>
      </w:pPr>
    </w:p>
    <w:p w14:paraId="3E3F4FDA" w14:textId="0908E720" w:rsidR="00147CE8" w:rsidRDefault="00BB2304" w:rsidP="7A83F321">
      <w:pPr>
        <w:spacing w:after="0"/>
        <w:jc w:val="both"/>
        <w:rPr>
          <w:bCs/>
        </w:rPr>
      </w:pPr>
      <w:r w:rsidRPr="004E09C1">
        <w:t xml:space="preserve">Based on the above example, we </w:t>
      </w:r>
      <w:r w:rsidR="001326E2" w:rsidRPr="004E09C1">
        <w:t>propose to</w:t>
      </w:r>
      <w:r w:rsidR="00147CE8" w:rsidRPr="004E09C1">
        <w:t xml:space="preserve"> use GC-PDCCH defined in NR</w:t>
      </w:r>
      <w:r w:rsidR="001326E2" w:rsidRPr="004E09C1">
        <w:t xml:space="preserve"> </w:t>
      </w:r>
      <w:r w:rsidR="00147CE8" w:rsidRPr="004E09C1">
        <w:t>Rel-1</w:t>
      </w:r>
      <w:r w:rsidR="001326E2" w:rsidRPr="004E09C1">
        <w:t>5</w:t>
      </w:r>
      <w:r w:rsidR="00147CE8" w:rsidRPr="004E09C1">
        <w:t xml:space="preserve"> </w:t>
      </w:r>
      <w:r w:rsidR="00245F6B" w:rsidRPr="004E09C1">
        <w:t xml:space="preserve">for </w:t>
      </w:r>
      <w:r w:rsidR="001326E2" w:rsidRPr="004E09C1">
        <w:t xml:space="preserve">dynamic resource pool </w:t>
      </w:r>
      <w:r w:rsidRPr="004E09C1">
        <w:t>adaptation</w:t>
      </w:r>
      <w:r w:rsidR="001326E2" w:rsidRPr="004E09C1">
        <w:t xml:space="preserve"> between BH and access</w:t>
      </w:r>
      <w:r w:rsidR="00147CE8" w:rsidRPr="004E09C1">
        <w:t xml:space="preserve">. </w:t>
      </w:r>
      <w:r w:rsidR="001326E2" w:rsidRPr="004E09C1">
        <w:t>However</w:t>
      </w:r>
      <w:r w:rsidR="001D4793" w:rsidRPr="004E09C1">
        <w:t xml:space="preserve">, </w:t>
      </w:r>
      <w:proofErr w:type="gramStart"/>
      <w:r w:rsidR="001D4793" w:rsidRPr="004E09C1">
        <w:t xml:space="preserve">in </w:t>
      </w:r>
      <w:r w:rsidR="001D4793" w:rsidRPr="004B12A4">
        <w:t>order to</w:t>
      </w:r>
      <w:proofErr w:type="gramEnd"/>
      <w:r w:rsidR="001D4793" w:rsidRPr="004B12A4">
        <w:t xml:space="preserve"> maximize the potential benefit of GC-PDCCH in different IAB scenarios, it makes sense to consider </w:t>
      </w:r>
      <w:r w:rsidR="00147CE8" w:rsidRPr="004B12A4">
        <w:t xml:space="preserve">IAB-specific </w:t>
      </w:r>
      <w:r w:rsidR="001D4793" w:rsidRPr="009C124A">
        <w:t>optimization for the GC-PDCCH.</w:t>
      </w:r>
      <w:r w:rsidR="00147CE8" w:rsidRPr="009C124A">
        <w:t xml:space="preserve"> </w:t>
      </w:r>
      <w:r w:rsidR="001D4793" w:rsidRPr="00640693">
        <w:t>The studies should cover at least</w:t>
      </w:r>
      <w:r w:rsidR="00147CE8" w:rsidRPr="00640693">
        <w:t xml:space="preserve"> IAB-specific slot format(s), different IAB scenarios (e.g. multi</w:t>
      </w:r>
      <w:r w:rsidR="001D4793" w:rsidRPr="00640693">
        <w:t>-</w:t>
      </w:r>
      <w:r w:rsidR="00147CE8" w:rsidRPr="00640693">
        <w:t xml:space="preserve">hop) as well as </w:t>
      </w:r>
      <w:r w:rsidR="001D4793" w:rsidRPr="00640693">
        <w:t xml:space="preserve">different use cases </w:t>
      </w:r>
      <w:r w:rsidR="00147CE8" w:rsidRPr="00640693">
        <w:t xml:space="preserve">including </w:t>
      </w:r>
      <w:r w:rsidR="001D4793" w:rsidRPr="00640693">
        <w:t xml:space="preserve">also </w:t>
      </w:r>
      <w:r w:rsidR="008C79FE" w:rsidRPr="00640693">
        <w:t xml:space="preserve">centralized </w:t>
      </w:r>
      <w:r w:rsidR="00147CE8" w:rsidRPr="00640693">
        <w:t>interference coordination.</w:t>
      </w:r>
    </w:p>
    <w:p w14:paraId="1C00A779" w14:textId="77777777" w:rsidR="00147CE8" w:rsidRDefault="00147CE8" w:rsidP="00A84A64">
      <w:pPr>
        <w:spacing w:after="0"/>
        <w:jc w:val="both"/>
        <w:rPr>
          <w:b/>
          <w:i/>
        </w:rPr>
      </w:pPr>
    </w:p>
    <w:p w14:paraId="55060B05" w14:textId="6F15D048" w:rsidR="00455FE9" w:rsidRPr="00640693" w:rsidRDefault="00455FE9" w:rsidP="00640693">
      <w:pPr>
        <w:spacing w:after="0"/>
        <w:jc w:val="both"/>
        <w:rPr>
          <w:i/>
          <w:iCs/>
        </w:rPr>
      </w:pPr>
      <w:r w:rsidRPr="004E09C1">
        <w:rPr>
          <w:b/>
          <w:bCs/>
          <w:i/>
          <w:iCs/>
        </w:rPr>
        <w:t xml:space="preserve">Observation </w:t>
      </w:r>
      <w:r w:rsidR="005E7B36" w:rsidRPr="004E09C1">
        <w:rPr>
          <w:b/>
          <w:bCs/>
          <w:i/>
          <w:iCs/>
        </w:rPr>
        <w:t>5</w:t>
      </w:r>
      <w:r w:rsidRPr="004E09C1">
        <w:rPr>
          <w:b/>
          <w:bCs/>
          <w:i/>
          <w:iCs/>
        </w:rPr>
        <w:t xml:space="preserve">: </w:t>
      </w:r>
      <w:r w:rsidRPr="004E09C1">
        <w:rPr>
          <w:i/>
          <w:iCs/>
        </w:rPr>
        <w:t>GC-PDCCH sent via fixed DL BH resources can be used to facilitate dynamic capacity allocation between BH/Access</w:t>
      </w:r>
      <w:r w:rsidR="00B534DF" w:rsidRPr="004E09C1">
        <w:rPr>
          <w:i/>
          <w:iCs/>
        </w:rPr>
        <w:t xml:space="preserve"> as well as </w:t>
      </w:r>
      <w:r w:rsidR="00923353" w:rsidRPr="004E09C1">
        <w:rPr>
          <w:i/>
          <w:iCs/>
        </w:rPr>
        <w:t xml:space="preserve">centralized </w:t>
      </w:r>
      <w:r w:rsidR="00B534DF" w:rsidRPr="004E09C1">
        <w:rPr>
          <w:i/>
          <w:iCs/>
        </w:rPr>
        <w:t>interference coordination</w:t>
      </w:r>
      <w:r w:rsidRPr="004E09C1">
        <w:rPr>
          <w:i/>
          <w:iCs/>
        </w:rPr>
        <w:t>.</w:t>
      </w:r>
    </w:p>
    <w:p w14:paraId="1F5A5CE9" w14:textId="68AB2072" w:rsidR="00147CE8" w:rsidRDefault="00147CE8" w:rsidP="00A84A64">
      <w:pPr>
        <w:spacing w:after="0"/>
        <w:jc w:val="both"/>
        <w:rPr>
          <w:bCs/>
          <w:i/>
        </w:rPr>
      </w:pPr>
    </w:p>
    <w:p w14:paraId="0808B266" w14:textId="32E44288" w:rsidR="00147CE8" w:rsidRPr="00640693" w:rsidRDefault="00147CE8" w:rsidP="00640693">
      <w:pPr>
        <w:spacing w:after="0"/>
        <w:jc w:val="both"/>
        <w:rPr>
          <w:i/>
          <w:iCs/>
        </w:rPr>
      </w:pPr>
      <w:r w:rsidRPr="00640693">
        <w:rPr>
          <w:b/>
          <w:bCs/>
          <w:lang w:val="en-US"/>
        </w:rPr>
        <w:t xml:space="preserve">Proposal </w:t>
      </w:r>
      <w:r w:rsidR="005E7B36" w:rsidRPr="00640693">
        <w:rPr>
          <w:b/>
          <w:bCs/>
          <w:lang w:val="en-US"/>
        </w:rPr>
        <w:t>5</w:t>
      </w:r>
      <w:r w:rsidRPr="00640693">
        <w:rPr>
          <w:b/>
          <w:bCs/>
          <w:i/>
          <w:iCs/>
          <w:lang w:val="en-US"/>
        </w:rPr>
        <w:t xml:space="preserve">: </w:t>
      </w:r>
      <w:r w:rsidRPr="00640693">
        <w:rPr>
          <w:i/>
          <w:iCs/>
          <w:lang w:val="en-US"/>
        </w:rPr>
        <w:t>Consider IAB-specific optimization for GC-PDCCH.</w:t>
      </w:r>
    </w:p>
    <w:p w14:paraId="64BA9761" w14:textId="77777777" w:rsidR="00147CE8" w:rsidRDefault="00147CE8" w:rsidP="00A84A64">
      <w:pPr>
        <w:spacing w:after="0"/>
        <w:jc w:val="both"/>
        <w:rPr>
          <w:bCs/>
        </w:rPr>
      </w:pPr>
    </w:p>
    <w:p w14:paraId="1E274D3E" w14:textId="79D9364B" w:rsidR="00455FE9" w:rsidRPr="00640693" w:rsidRDefault="00455FE9" w:rsidP="00640693">
      <w:pPr>
        <w:spacing w:after="0"/>
        <w:jc w:val="both"/>
        <w:rPr>
          <w:sz w:val="16"/>
          <w:szCs w:val="16"/>
        </w:rPr>
      </w:pPr>
      <w:r w:rsidRPr="004E09C1">
        <w:t xml:space="preserve">NR Rel-15 supports flexible HARQ/scheduling timing for PDSCH, PUSCH and PDSCH HARQ-ACK. </w:t>
      </w:r>
      <w:r w:rsidRPr="00455FE9">
        <w:t xml:space="preserve">Cross-slot scheduling creating PDSCH/PUSCH/HARQ-ACK transmission on the BH/flexible </w:t>
      </w:r>
      <w:r>
        <w:t xml:space="preserve">resources (such as </w:t>
      </w:r>
      <w:r w:rsidRPr="00455FE9">
        <w:t>slots</w:t>
      </w:r>
      <w:r>
        <w:t>)</w:t>
      </w:r>
      <w:r w:rsidRPr="00455FE9">
        <w:t xml:space="preserve"> </w:t>
      </w:r>
      <w:proofErr w:type="gramStart"/>
      <w:r w:rsidRPr="00455FE9">
        <w:t>can be seen</w:t>
      </w:r>
      <w:r w:rsidR="00921D7F">
        <w:t xml:space="preserve"> </w:t>
      </w:r>
      <w:r w:rsidRPr="00455FE9">
        <w:t>as</w:t>
      </w:r>
      <w:proofErr w:type="gramEnd"/>
      <w:r w:rsidRPr="00455FE9">
        <w:t xml:space="preserve"> a</w:t>
      </w:r>
      <w:r w:rsidR="00307A18">
        <w:t xml:space="preserve"> complementing solution </w:t>
      </w:r>
      <w:r w:rsidRPr="00455FE9">
        <w:t xml:space="preserve">for dynamic capacity allocation between access and backhaul. </w:t>
      </w:r>
      <w:r w:rsidR="00307A18">
        <w:t xml:space="preserve">That allows dynamic capacity allocation between backhaul and access also without GC-PDCCH. </w:t>
      </w:r>
    </w:p>
    <w:p w14:paraId="452A9A0C" w14:textId="1FD1DB64" w:rsidR="000D6DCC" w:rsidRDefault="00D44D66" w:rsidP="00BC07A1">
      <w:pPr>
        <w:pStyle w:val="Heading1"/>
      </w:pPr>
      <w:r>
        <w:rPr>
          <w:color w:val="000000"/>
        </w:rPr>
        <w:t>5</w:t>
      </w:r>
      <w:r w:rsidR="00C7542D" w:rsidRPr="00A51522">
        <w:rPr>
          <w:color w:val="000000"/>
        </w:rPr>
        <w:tab/>
      </w:r>
      <w:r w:rsidR="00AC276B">
        <w:t>Multi-hop support</w:t>
      </w:r>
      <w:r>
        <w:t xml:space="preserve"> and </w:t>
      </w:r>
      <w:r w:rsidR="6F77168E">
        <w:t>IAB-node</w:t>
      </w:r>
      <w:r>
        <w:t xml:space="preserve"> processing times</w:t>
      </w:r>
    </w:p>
    <w:p w14:paraId="6385DD49" w14:textId="50DA4A6B" w:rsidR="0022170C" w:rsidRDefault="009C553F" w:rsidP="00A84A64">
      <w:pPr>
        <w:jc w:val="both"/>
      </w:pPr>
      <w:r>
        <w:t>It is stated in [1] that “</w:t>
      </w:r>
      <w:r w:rsidRPr="004E09C1">
        <w:rPr>
          <w:i/>
          <w:iCs/>
        </w:rPr>
        <w:t>The 5G network shall support multi-hop wireless self-backhauling</w:t>
      </w:r>
      <w:r>
        <w:t xml:space="preserve">”. Figure </w:t>
      </w:r>
      <w:r w:rsidR="007454D8">
        <w:t xml:space="preserve">6 </w:t>
      </w:r>
      <w:r>
        <w:t xml:space="preserve">illustrates an exemplary multi-hop resource allocation </w:t>
      </w:r>
      <w:r w:rsidR="001E5D39">
        <w:t xml:space="preserve">for </w:t>
      </w:r>
      <w:r>
        <w:t xml:space="preserve">half-duplex IAB scenario with TDM between access and backhaul split (i.e. Option 1). </w:t>
      </w:r>
      <w:r w:rsidR="00164DC9">
        <w:t xml:space="preserve">This example assumes </w:t>
      </w:r>
      <w:r w:rsidR="001326E2">
        <w:t>semi-static</w:t>
      </w:r>
      <w:r w:rsidR="00540738">
        <w:t xml:space="preserve"> resource pool configuration </w:t>
      </w:r>
      <w:r w:rsidR="00164DC9">
        <w:t xml:space="preserve">and equal split between BH DL, BH UL, Access </w:t>
      </w:r>
      <w:r w:rsidR="00164DC9">
        <w:lastRenderedPageBreak/>
        <w:t xml:space="preserve">DL and Access UL slots. </w:t>
      </w:r>
      <w:r>
        <w:t xml:space="preserve">This example contains </w:t>
      </w:r>
      <w:r w:rsidR="00FE2435">
        <w:t xml:space="preserve">only </w:t>
      </w:r>
      <w:r w:rsidR="001E5D39">
        <w:t xml:space="preserve">up-to </w:t>
      </w:r>
      <w:r w:rsidR="0022170C">
        <w:t>three</w:t>
      </w:r>
      <w:r w:rsidR="00307A18">
        <w:t xml:space="preserve"> </w:t>
      </w:r>
      <w:proofErr w:type="gramStart"/>
      <w:r w:rsidR="00307A18">
        <w:t>hops</w:t>
      </w:r>
      <w:proofErr w:type="gramEnd"/>
      <w:r>
        <w:t xml:space="preserve"> but </w:t>
      </w:r>
      <w:r w:rsidR="00164DC9">
        <w:t xml:space="preserve">it </w:t>
      </w:r>
      <w:r>
        <w:t xml:space="preserve">can be easily extended </w:t>
      </w:r>
      <w:r w:rsidR="00FE2435">
        <w:t xml:space="preserve">with </w:t>
      </w:r>
      <w:r w:rsidR="0022170C">
        <w:t xml:space="preserve">additional hops. It can be noted that in this scenario (half-duplex, TDM btw access/BH) </w:t>
      </w:r>
      <w:r w:rsidR="0022170C" w:rsidRPr="0022170C">
        <w:t>hop</w:t>
      </w:r>
      <w:r w:rsidR="0022170C" w:rsidRPr="004E09C1">
        <w:rPr>
          <w:i/>
          <w:iCs/>
        </w:rPr>
        <w:t xml:space="preserve"> </w:t>
      </w:r>
      <w:r w:rsidR="0022170C" w:rsidRPr="0022170C">
        <w:t>(</w:t>
      </w:r>
      <w:r w:rsidR="0022170C" w:rsidRPr="004E09C1">
        <w:rPr>
          <w:i/>
          <w:iCs/>
        </w:rPr>
        <w:t>k</w:t>
      </w:r>
      <w:r w:rsidR="0022170C" w:rsidRPr="0022170C">
        <w:t>)</w:t>
      </w:r>
      <w:r w:rsidR="0022170C">
        <w:t xml:space="preserve"> and hop (</w:t>
      </w:r>
      <w:r w:rsidR="0022170C" w:rsidRPr="004E09C1">
        <w:rPr>
          <w:i/>
          <w:iCs/>
        </w:rPr>
        <w:t>k+2</w:t>
      </w:r>
      <w:r w:rsidR="0022170C">
        <w:t>)</w:t>
      </w:r>
      <w:r w:rsidR="0022170C" w:rsidRPr="004E09C1">
        <w:rPr>
          <w:i/>
          <w:iCs/>
        </w:rPr>
        <w:t xml:space="preserve"> </w:t>
      </w:r>
      <w:r w:rsidR="0022170C">
        <w:t>are always serving the same link (BH DL, BH UL, Access DL or Access UL)</w:t>
      </w:r>
      <w:r w:rsidR="00164DC9">
        <w:t>.</w:t>
      </w:r>
      <w:r w:rsidR="0022170C">
        <w:t xml:space="preserve"> 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44D66" w14:paraId="1DF41C44" w14:textId="77777777" w:rsidTr="00D44D66">
        <w:tc>
          <w:tcPr>
            <w:tcW w:w="9629" w:type="dxa"/>
          </w:tcPr>
          <w:p w14:paraId="685B9F1D" w14:textId="5552272D" w:rsidR="00D44D66" w:rsidRDefault="00D44D66" w:rsidP="00D44D66">
            <w:pPr>
              <w:jc w:val="center"/>
            </w:pPr>
            <w:r w:rsidRPr="00D44D66">
              <w:rPr>
                <w:noProof/>
              </w:rPr>
              <w:drawing>
                <wp:inline distT="0" distB="0" distL="0" distR="0" wp14:anchorId="41D4635A" wp14:editId="08D31BE4">
                  <wp:extent cx="1911927" cy="977187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696" cy="996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4D66" w14:paraId="79E8C280" w14:textId="77777777" w:rsidTr="00D44D66">
        <w:tc>
          <w:tcPr>
            <w:tcW w:w="9629" w:type="dxa"/>
          </w:tcPr>
          <w:p w14:paraId="65CB832A" w14:textId="09C1560F" w:rsidR="00D44D66" w:rsidRDefault="00D44D66" w:rsidP="00D44D66">
            <w:r w:rsidRPr="00D44D66">
              <w:rPr>
                <w:noProof/>
              </w:rPr>
              <w:drawing>
                <wp:inline distT="0" distB="0" distL="0" distR="0" wp14:anchorId="6923802E" wp14:editId="07BC942C">
                  <wp:extent cx="5947656" cy="866429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7349" cy="880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ED126D" w14:textId="19944460" w:rsidR="00971310" w:rsidRDefault="00971310" w:rsidP="00D44D66"/>
        </w:tc>
      </w:tr>
    </w:tbl>
    <w:p w14:paraId="72BFF5B7" w14:textId="77777777" w:rsidR="00D44D66" w:rsidRPr="00B94025" w:rsidRDefault="00D44D66" w:rsidP="00D44D66">
      <w:pPr>
        <w:spacing w:after="0"/>
        <w:ind w:left="1593"/>
        <w:rPr>
          <w:sz w:val="2"/>
        </w:rPr>
      </w:pPr>
      <w:r>
        <w:t xml:space="preserve">     </w:t>
      </w:r>
    </w:p>
    <w:p w14:paraId="49426FB5" w14:textId="47A50B27" w:rsidR="00D44D66" w:rsidRDefault="00D44D66" w:rsidP="00D44D6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454D8">
        <w:rPr>
          <w:noProof/>
        </w:rPr>
        <w:t>6</w:t>
      </w:r>
      <w:r>
        <w:fldChar w:fldCharType="end"/>
      </w:r>
      <w:r>
        <w:t xml:space="preserve">. </w:t>
      </w:r>
      <w:r w:rsidR="0022170C">
        <w:t>An exemplary multi-hop scenario.</w:t>
      </w:r>
    </w:p>
    <w:p w14:paraId="4F38E561" w14:textId="2CFFCBB1" w:rsidR="001C7A39" w:rsidRPr="00D44D66" w:rsidRDefault="001C7A39" w:rsidP="00BC07A1">
      <w:pPr>
        <w:spacing w:after="0"/>
        <w:jc w:val="both"/>
        <w:rPr>
          <w:rFonts w:eastAsia="MS Mincho"/>
          <w:lang w:eastAsia="ja-JP"/>
        </w:rPr>
      </w:pPr>
    </w:p>
    <w:p w14:paraId="749410B7" w14:textId="05E8DD13" w:rsidR="00B03575" w:rsidRDefault="00B03575" w:rsidP="00A84A64">
      <w:pPr>
        <w:spacing w:after="0"/>
        <w:jc w:val="both"/>
      </w:pPr>
      <w:r>
        <w:t xml:space="preserve">Figure </w:t>
      </w:r>
      <w:r w:rsidR="007454D8">
        <w:t xml:space="preserve">6 </w:t>
      </w:r>
      <w:r w:rsidR="00A84A64">
        <w:t xml:space="preserve">also </w:t>
      </w:r>
      <w:r>
        <w:t xml:space="preserve">shows </w:t>
      </w:r>
      <w:r w:rsidR="00307A18">
        <w:t xml:space="preserve">PDSCH/PUSCH </w:t>
      </w:r>
      <w:r>
        <w:t xml:space="preserve">timing between DgNB and UE connected to the last </w:t>
      </w:r>
      <w:r w:rsidR="00396D0A">
        <w:t>IAB-node</w:t>
      </w:r>
      <w:r>
        <w:t xml:space="preserve">. In this example, </w:t>
      </w:r>
      <w:r w:rsidR="00A84A64">
        <w:t xml:space="preserve">the </w:t>
      </w:r>
      <w:r>
        <w:t xml:space="preserve">delay between the </w:t>
      </w:r>
      <w:r w:rsidR="00396D0A">
        <w:t>IAB-</w:t>
      </w:r>
      <w:r>
        <w:t>d</w:t>
      </w:r>
      <w:r w:rsidRPr="00164DC9">
        <w:t>onor</w:t>
      </w:r>
      <w:r>
        <w:t xml:space="preserve"> </w:t>
      </w:r>
      <w:r w:rsidRPr="00164DC9">
        <w:t xml:space="preserve">and </w:t>
      </w:r>
      <w:r w:rsidR="00396D0A">
        <w:t xml:space="preserve">IAB-node </w:t>
      </w:r>
      <w:r w:rsidRPr="00164DC9">
        <w:t>access links increases by 2 slot</w:t>
      </w:r>
      <w:r w:rsidR="001E5D39">
        <w:t>s</w:t>
      </w:r>
      <w:r w:rsidRPr="00164DC9">
        <w:t xml:space="preserve"> per direction by adding another hop</w:t>
      </w:r>
      <w:r>
        <w:t xml:space="preserve">. The following assumptions </w:t>
      </w:r>
      <w:r w:rsidR="00192699">
        <w:t>have been</w:t>
      </w:r>
      <w:r>
        <w:t xml:space="preserve"> made for the HARQ/scheduling timing</w:t>
      </w:r>
      <w:r w:rsidR="00192699">
        <w:t xml:space="preserve"> in this example</w:t>
      </w:r>
      <w:r>
        <w:t>.</w:t>
      </w:r>
    </w:p>
    <w:p w14:paraId="6F522022" w14:textId="77777777" w:rsidR="00B03575" w:rsidRDefault="00B03575" w:rsidP="00A84A64">
      <w:pPr>
        <w:pStyle w:val="ListParagraph"/>
        <w:numPr>
          <w:ilvl w:val="0"/>
          <w:numId w:val="36"/>
        </w:numPr>
        <w:jc w:val="both"/>
        <w:rPr>
          <w:sz w:val="20"/>
          <w:lang w:val="en-US"/>
        </w:rPr>
      </w:pPr>
      <w:r>
        <w:rPr>
          <w:sz w:val="20"/>
          <w:lang w:val="en-US"/>
        </w:rPr>
        <w:t>Self-scheduling for PDSCH (K0=0)</w:t>
      </w:r>
    </w:p>
    <w:p w14:paraId="3CA7A8AB" w14:textId="77777777" w:rsidR="00B03575" w:rsidRDefault="00B03575" w:rsidP="00A84A64">
      <w:pPr>
        <w:pStyle w:val="ListParagraph"/>
        <w:numPr>
          <w:ilvl w:val="0"/>
          <w:numId w:val="36"/>
        </w:numPr>
        <w:jc w:val="both"/>
        <w:rPr>
          <w:sz w:val="20"/>
          <w:lang w:val="en-US"/>
        </w:rPr>
      </w:pPr>
      <w:r>
        <w:rPr>
          <w:sz w:val="20"/>
          <w:lang w:val="en-US"/>
        </w:rPr>
        <w:t>HARQ-ACK delay is 1 slot (K1=1)</w:t>
      </w:r>
    </w:p>
    <w:p w14:paraId="06FE8CC1" w14:textId="563C5973" w:rsidR="00B03575" w:rsidRPr="00640693" w:rsidRDefault="00B03575">
      <w:pPr>
        <w:pStyle w:val="ListParagraph"/>
        <w:numPr>
          <w:ilvl w:val="0"/>
          <w:numId w:val="36"/>
        </w:numPr>
        <w:jc w:val="both"/>
        <w:rPr>
          <w:sz w:val="20"/>
          <w:szCs w:val="20"/>
          <w:lang w:val="en-US"/>
        </w:rPr>
      </w:pPr>
      <w:r w:rsidRPr="004E09C1">
        <w:rPr>
          <w:sz w:val="20"/>
          <w:szCs w:val="20"/>
          <w:lang w:val="en-US"/>
        </w:rPr>
        <w:t>PUSCH scheduling delay is 1 slot (K2=1)</w:t>
      </w:r>
      <w:r w:rsidR="005E2C3E" w:rsidRPr="004E09C1">
        <w:rPr>
          <w:sz w:val="20"/>
          <w:szCs w:val="20"/>
          <w:lang w:val="en-US"/>
        </w:rPr>
        <w:t>.</w:t>
      </w:r>
      <w:r w:rsidRPr="004E09C1">
        <w:rPr>
          <w:sz w:val="20"/>
          <w:szCs w:val="20"/>
          <w:lang w:val="en-US"/>
        </w:rPr>
        <w:t xml:space="preserve"> </w:t>
      </w:r>
    </w:p>
    <w:p w14:paraId="6E6A796A" w14:textId="77777777" w:rsidR="00B03575" w:rsidRDefault="00B03575" w:rsidP="00A84A64">
      <w:pPr>
        <w:spacing w:after="0"/>
        <w:jc w:val="both"/>
      </w:pPr>
    </w:p>
    <w:p w14:paraId="05C0C548" w14:textId="5175E437" w:rsidR="00B03575" w:rsidRDefault="00B03575" w:rsidP="00A84A64">
      <w:pPr>
        <w:spacing w:after="0"/>
        <w:jc w:val="both"/>
      </w:pPr>
      <w:r>
        <w:t>UE processing time defined in</w:t>
      </w:r>
      <w:r w:rsidR="00192699">
        <w:t xml:space="preserve"> NR Rel-15, in</w:t>
      </w:r>
      <w:r>
        <w:t xml:space="preserve"> terms of parameters N1 and N2</w:t>
      </w:r>
      <w:r w:rsidR="007738B2">
        <w:t>,</w:t>
      </w:r>
      <w:r>
        <w:t xml:space="preserve"> can be </w:t>
      </w:r>
      <w:r w:rsidR="00FE2435">
        <w:t xml:space="preserve">considered </w:t>
      </w:r>
      <w:r w:rsidR="00192699">
        <w:t>as the starting point</w:t>
      </w:r>
      <w:r>
        <w:t xml:space="preserve"> for </w:t>
      </w:r>
      <w:r w:rsidR="00192699">
        <w:t>defining the</w:t>
      </w:r>
      <w:r>
        <w:t xml:space="preserve"> </w:t>
      </w:r>
      <w:r w:rsidR="00396D0A">
        <w:t>IAB</w:t>
      </w:r>
      <w:r>
        <w:t xml:space="preserve"> processing times.</w:t>
      </w:r>
      <w:r w:rsidRPr="00B03575">
        <w:t xml:space="preserve"> </w:t>
      </w:r>
      <w:r w:rsidR="00307A18">
        <w:t>Table 1 shows the UE processing time for 60 kHz and 120 kHz SCS defined in NR Rel-15.</w:t>
      </w:r>
    </w:p>
    <w:p w14:paraId="4F5D12AD" w14:textId="02BBFF79" w:rsidR="00B03575" w:rsidRDefault="00B03575" w:rsidP="00A84A64">
      <w:pPr>
        <w:pStyle w:val="ListParagraph"/>
        <w:numPr>
          <w:ilvl w:val="0"/>
          <w:numId w:val="36"/>
        </w:numPr>
        <w:jc w:val="both"/>
        <w:rPr>
          <w:sz w:val="20"/>
          <w:lang w:val="en-US"/>
        </w:rPr>
      </w:pPr>
      <w:r>
        <w:rPr>
          <w:sz w:val="20"/>
          <w:lang w:val="en-US"/>
        </w:rPr>
        <w:t xml:space="preserve">N1: end of PDSCH to </w:t>
      </w:r>
      <w:r w:rsidR="00A84A64">
        <w:rPr>
          <w:sz w:val="20"/>
          <w:lang w:val="en-US"/>
        </w:rPr>
        <w:t xml:space="preserve">the </w:t>
      </w:r>
      <w:r>
        <w:rPr>
          <w:sz w:val="20"/>
          <w:lang w:val="en-US"/>
        </w:rPr>
        <w:t>earliest possible start of HARQ-ACK</w:t>
      </w:r>
    </w:p>
    <w:p w14:paraId="40A2678A" w14:textId="474314A2" w:rsidR="00B03575" w:rsidRDefault="00B03575" w:rsidP="00640693">
      <w:pPr>
        <w:pStyle w:val="ListParagraph"/>
        <w:numPr>
          <w:ilvl w:val="0"/>
          <w:numId w:val="36"/>
        </w:numPr>
        <w:spacing w:after="120"/>
        <w:ind w:left="714" w:hanging="357"/>
        <w:jc w:val="both"/>
        <w:rPr>
          <w:sz w:val="20"/>
          <w:lang w:val="en-US"/>
        </w:rPr>
      </w:pPr>
      <w:r>
        <w:rPr>
          <w:sz w:val="20"/>
          <w:lang w:val="en-US"/>
        </w:rPr>
        <w:t xml:space="preserve">N2: End of PDCCH to </w:t>
      </w:r>
      <w:r w:rsidR="00A84A64">
        <w:rPr>
          <w:sz w:val="20"/>
          <w:lang w:val="en-US"/>
        </w:rPr>
        <w:t xml:space="preserve">the </w:t>
      </w:r>
      <w:r>
        <w:rPr>
          <w:sz w:val="20"/>
          <w:lang w:val="en-US"/>
        </w:rPr>
        <w:t>earliest possible start of PUSCH</w:t>
      </w:r>
    </w:p>
    <w:p w14:paraId="316AFA2B" w14:textId="32C0E24E" w:rsidR="00B03575" w:rsidRDefault="00192699" w:rsidP="00A84A64">
      <w:pPr>
        <w:spacing w:after="0"/>
        <w:jc w:val="both"/>
        <w:rPr>
          <w:lang w:val="en-US"/>
        </w:rPr>
      </w:pPr>
      <w:r>
        <w:rPr>
          <w:lang w:val="en-US"/>
        </w:rPr>
        <w:t xml:space="preserve">It can be noted that example shown in Figure </w:t>
      </w:r>
      <w:r w:rsidR="007454D8">
        <w:rPr>
          <w:lang w:val="en-US"/>
        </w:rPr>
        <w:t xml:space="preserve">6 </w:t>
      </w:r>
      <w:r>
        <w:rPr>
          <w:lang w:val="en-US"/>
        </w:rPr>
        <w:t>assumes that RN can support N1/N2 on the order of 14 symbols.</w:t>
      </w:r>
      <w:r w:rsidR="00307A18">
        <w:rPr>
          <w:lang w:val="en-US"/>
        </w:rPr>
        <w:t xml:space="preserve"> This requires that </w:t>
      </w:r>
      <w:r w:rsidR="00396D0A">
        <w:rPr>
          <w:lang w:val="en-US"/>
        </w:rPr>
        <w:t>IAB-node</w:t>
      </w:r>
      <w:r w:rsidR="00307A18">
        <w:rPr>
          <w:lang w:val="en-US"/>
        </w:rPr>
        <w:t xml:space="preserve"> has more processing capability compared to Baseline UE category according to NR Rel-15.</w:t>
      </w:r>
    </w:p>
    <w:p w14:paraId="06EF9602" w14:textId="77777777" w:rsidR="00B03575" w:rsidRDefault="00B03575" w:rsidP="00B0357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UE processing time defined in NR Rel-15</w:t>
      </w:r>
    </w:p>
    <w:p w14:paraId="305A7E47" w14:textId="77777777" w:rsidR="00B03575" w:rsidRDefault="00B03575" w:rsidP="00B03575">
      <w:pPr>
        <w:jc w:val="center"/>
      </w:pPr>
      <w:r>
        <w:rPr>
          <w:noProof/>
        </w:rPr>
        <w:drawing>
          <wp:inline distT="0" distB="0" distL="0" distR="0" wp14:anchorId="1AAB4270" wp14:editId="5C93011F">
            <wp:extent cx="2716238" cy="1157844"/>
            <wp:effectExtent l="0" t="0" r="8255" b="444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742678" cy="1169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A0A8AD" w14:textId="742736A4" w:rsidR="00B03575" w:rsidRPr="00640693" w:rsidRDefault="00B03575" w:rsidP="00640693">
      <w:pPr>
        <w:spacing w:after="120"/>
        <w:jc w:val="both"/>
        <w:rPr>
          <w:lang w:val="en-US"/>
        </w:rPr>
      </w:pPr>
      <w:r>
        <w:rPr>
          <w:lang w:val="en-US"/>
        </w:rPr>
        <w:t xml:space="preserve">For </w:t>
      </w:r>
      <w:r w:rsidR="00396D0A">
        <w:rPr>
          <w:lang w:val="en-US"/>
        </w:rPr>
        <w:t>IAB</w:t>
      </w:r>
      <w:r>
        <w:rPr>
          <w:lang w:val="en-US"/>
        </w:rPr>
        <w:t xml:space="preserve"> deployment</w:t>
      </w:r>
      <w:r w:rsidR="00192699">
        <w:rPr>
          <w:lang w:val="en-US"/>
        </w:rPr>
        <w:t xml:space="preserve"> there is a need </w:t>
      </w:r>
      <w:r w:rsidR="00D7787C">
        <w:rPr>
          <w:lang w:val="en-US"/>
        </w:rPr>
        <w:t xml:space="preserve">to consider </w:t>
      </w:r>
      <w:r w:rsidR="00192699">
        <w:rPr>
          <w:lang w:val="en-US"/>
        </w:rPr>
        <w:t xml:space="preserve">also </w:t>
      </w:r>
      <w:r w:rsidR="00D7787C">
        <w:rPr>
          <w:lang w:val="en-US"/>
        </w:rPr>
        <w:t xml:space="preserve">the </w:t>
      </w:r>
      <w:r w:rsidR="00396D0A">
        <w:rPr>
          <w:lang w:val="en-US"/>
        </w:rPr>
        <w:t>IAB-node</w:t>
      </w:r>
      <w:r w:rsidR="00192699">
        <w:rPr>
          <w:lang w:val="en-US"/>
        </w:rPr>
        <w:t xml:space="preserve"> processing</w:t>
      </w:r>
      <w:r w:rsidR="007738B2">
        <w:rPr>
          <w:lang w:val="en-US"/>
        </w:rPr>
        <w:t xml:space="preserve"> times</w:t>
      </w:r>
      <w:r w:rsidR="00192699">
        <w:rPr>
          <w:lang w:val="en-US"/>
        </w:rPr>
        <w:t xml:space="preserve"> </w:t>
      </w:r>
      <w:r w:rsidR="00D7787C">
        <w:rPr>
          <w:lang w:val="en-US"/>
        </w:rPr>
        <w:t xml:space="preserve">at least </w:t>
      </w:r>
      <w:r w:rsidR="00192699">
        <w:rPr>
          <w:lang w:val="en-US"/>
        </w:rPr>
        <w:t xml:space="preserve">for the following cases: </w:t>
      </w:r>
    </w:p>
    <w:p w14:paraId="52EC7B18" w14:textId="39BB8215" w:rsidR="00B03575" w:rsidRDefault="00B03575" w:rsidP="00640693">
      <w:pPr>
        <w:pStyle w:val="ListParagraph"/>
        <w:numPr>
          <w:ilvl w:val="0"/>
          <w:numId w:val="36"/>
        </w:numPr>
        <w:spacing w:after="120"/>
        <w:ind w:left="714" w:hanging="357"/>
        <w:jc w:val="both"/>
        <w:rPr>
          <w:sz w:val="20"/>
          <w:lang w:val="en-US"/>
        </w:rPr>
      </w:pPr>
      <w:r>
        <w:rPr>
          <w:sz w:val="20"/>
          <w:lang w:val="en-US"/>
        </w:rPr>
        <w:t>N</w:t>
      </w:r>
      <w:r w:rsidR="00192699">
        <w:rPr>
          <w:sz w:val="20"/>
          <w:lang w:val="en-US"/>
        </w:rPr>
        <w:t>3</w:t>
      </w:r>
      <w:r>
        <w:rPr>
          <w:sz w:val="20"/>
          <w:lang w:val="en-US"/>
        </w:rPr>
        <w:t xml:space="preserve">: end of PDSCH </w:t>
      </w:r>
      <w:r w:rsidR="00192699">
        <w:rPr>
          <w:sz w:val="20"/>
          <w:lang w:val="en-US"/>
        </w:rPr>
        <w:t xml:space="preserve">in hop (k) </w:t>
      </w:r>
      <w:r>
        <w:rPr>
          <w:sz w:val="20"/>
          <w:lang w:val="en-US"/>
        </w:rPr>
        <w:t xml:space="preserve">to earliest possible start of </w:t>
      </w:r>
      <w:r w:rsidR="00192699">
        <w:rPr>
          <w:sz w:val="20"/>
          <w:lang w:val="en-US"/>
        </w:rPr>
        <w:t>PDSCH transmission in hop (k+1)</w:t>
      </w:r>
    </w:p>
    <w:p w14:paraId="553B2A40" w14:textId="64083548" w:rsidR="00B03575" w:rsidRDefault="00B03575" w:rsidP="00640693">
      <w:pPr>
        <w:pStyle w:val="ListParagraph"/>
        <w:numPr>
          <w:ilvl w:val="0"/>
          <w:numId w:val="36"/>
        </w:numPr>
        <w:spacing w:after="120"/>
        <w:ind w:left="714" w:hanging="357"/>
        <w:jc w:val="both"/>
        <w:rPr>
          <w:sz w:val="20"/>
          <w:lang w:val="en-US"/>
        </w:rPr>
      </w:pPr>
      <w:r>
        <w:rPr>
          <w:sz w:val="20"/>
          <w:lang w:val="en-US"/>
        </w:rPr>
        <w:t>N</w:t>
      </w:r>
      <w:r w:rsidR="00192699">
        <w:rPr>
          <w:sz w:val="20"/>
          <w:lang w:val="en-US"/>
        </w:rPr>
        <w:t>4</w:t>
      </w:r>
      <w:r>
        <w:rPr>
          <w:sz w:val="20"/>
          <w:lang w:val="en-US"/>
        </w:rPr>
        <w:t xml:space="preserve">: </w:t>
      </w:r>
      <w:r w:rsidR="00192699">
        <w:rPr>
          <w:sz w:val="20"/>
          <w:lang w:val="en-US"/>
        </w:rPr>
        <w:t>end of PUSCH</w:t>
      </w:r>
      <w:r>
        <w:rPr>
          <w:sz w:val="20"/>
          <w:lang w:val="en-US"/>
        </w:rPr>
        <w:t xml:space="preserve"> </w:t>
      </w:r>
      <w:r w:rsidR="00192699">
        <w:rPr>
          <w:sz w:val="20"/>
          <w:lang w:val="en-US"/>
        </w:rPr>
        <w:t xml:space="preserve">in hop (k+1) </w:t>
      </w:r>
      <w:r>
        <w:rPr>
          <w:sz w:val="20"/>
          <w:lang w:val="en-US"/>
        </w:rPr>
        <w:t xml:space="preserve">to earliest possible start of </w:t>
      </w:r>
      <w:r w:rsidR="00192699">
        <w:rPr>
          <w:sz w:val="20"/>
          <w:lang w:val="en-US"/>
        </w:rPr>
        <w:t>PUSCH transmission in hop (k)</w:t>
      </w:r>
    </w:p>
    <w:p w14:paraId="3C38323F" w14:textId="1F681CF4" w:rsidR="00B03575" w:rsidRDefault="00192699" w:rsidP="00A84A64">
      <w:pPr>
        <w:spacing w:after="0"/>
        <w:jc w:val="both"/>
        <w:rPr>
          <w:lang w:val="en-US"/>
        </w:rPr>
      </w:pPr>
      <w:r>
        <w:rPr>
          <w:lang w:val="en-US"/>
        </w:rPr>
        <w:t xml:space="preserve">It can be noted that example shown in Figure </w:t>
      </w:r>
      <w:r w:rsidR="007454D8">
        <w:rPr>
          <w:lang w:val="en-US"/>
        </w:rPr>
        <w:t xml:space="preserve">6 </w:t>
      </w:r>
      <w:r>
        <w:rPr>
          <w:lang w:val="en-US"/>
        </w:rPr>
        <w:t xml:space="preserve">assumes that </w:t>
      </w:r>
      <w:r w:rsidR="00396D0A">
        <w:rPr>
          <w:lang w:val="en-US"/>
        </w:rPr>
        <w:t>IAB</w:t>
      </w:r>
      <w:r>
        <w:rPr>
          <w:lang w:val="en-US"/>
        </w:rPr>
        <w:t xml:space="preserve"> can support N3/N4 on the order of 14 symbols.</w:t>
      </w:r>
    </w:p>
    <w:p w14:paraId="6856F4BE" w14:textId="77777777" w:rsidR="00192699" w:rsidRPr="00B03575" w:rsidRDefault="00192699" w:rsidP="00A84A64">
      <w:pPr>
        <w:spacing w:after="0"/>
        <w:jc w:val="both"/>
        <w:rPr>
          <w:lang w:val="en-US"/>
        </w:rPr>
      </w:pPr>
    </w:p>
    <w:p w14:paraId="7233A0E1" w14:textId="56A68C10" w:rsidR="00B44666" w:rsidRPr="00640693" w:rsidRDefault="00192699" w:rsidP="00640693">
      <w:pPr>
        <w:spacing w:after="0"/>
        <w:jc w:val="both"/>
        <w:rPr>
          <w:rFonts w:ascii="MS Mincho" w:eastAsia="MS Mincho" w:hAnsi="MS Mincho" w:cs="MS Mincho"/>
          <w:lang w:eastAsia="ja-JP"/>
        </w:rPr>
      </w:pPr>
      <w:r w:rsidRPr="004E09C1">
        <w:rPr>
          <w:b/>
          <w:bCs/>
          <w:i/>
          <w:iCs/>
        </w:rPr>
        <w:t xml:space="preserve">Observation </w:t>
      </w:r>
      <w:r w:rsidR="008C79FE" w:rsidRPr="004E09C1">
        <w:rPr>
          <w:b/>
          <w:bCs/>
          <w:i/>
          <w:iCs/>
        </w:rPr>
        <w:t>6</w:t>
      </w:r>
      <w:r w:rsidRPr="004E09C1">
        <w:rPr>
          <w:b/>
          <w:bCs/>
          <w:i/>
          <w:iCs/>
        </w:rPr>
        <w:t xml:space="preserve">: </w:t>
      </w:r>
      <w:r w:rsidR="00396D0A" w:rsidRPr="004E09C1">
        <w:rPr>
          <w:i/>
          <w:iCs/>
        </w:rPr>
        <w:t>IAB-node</w:t>
      </w:r>
      <w:r w:rsidRPr="004E09C1">
        <w:rPr>
          <w:i/>
          <w:iCs/>
        </w:rPr>
        <w:t xml:space="preserve"> processing capability impacts to the </w:t>
      </w:r>
      <w:r w:rsidR="00D7787C" w:rsidRPr="004E09C1">
        <w:rPr>
          <w:i/>
          <w:iCs/>
        </w:rPr>
        <w:t xml:space="preserve">overall </w:t>
      </w:r>
      <w:r w:rsidR="004A5BAF" w:rsidRPr="004E09C1">
        <w:rPr>
          <w:i/>
          <w:iCs/>
        </w:rPr>
        <w:t xml:space="preserve">IAB </w:t>
      </w:r>
      <w:r w:rsidRPr="004E09C1">
        <w:rPr>
          <w:i/>
          <w:iCs/>
        </w:rPr>
        <w:t>latency performance</w:t>
      </w:r>
      <w:r w:rsidR="00D7787C" w:rsidRPr="004E09C1">
        <w:rPr>
          <w:i/>
          <w:iCs/>
        </w:rPr>
        <w:t xml:space="preserve"> especially</w:t>
      </w:r>
      <w:r w:rsidRPr="004E09C1">
        <w:rPr>
          <w:i/>
          <w:iCs/>
        </w:rPr>
        <w:t xml:space="preserve"> in the multi-hop scenarios.</w:t>
      </w:r>
    </w:p>
    <w:p w14:paraId="0D827FAF" w14:textId="64542D8B" w:rsidR="0034111C" w:rsidRPr="00A51522" w:rsidRDefault="00D7787C">
      <w:pPr>
        <w:pStyle w:val="Heading1"/>
        <w:rPr>
          <w:color w:val="000000"/>
        </w:rPr>
      </w:pPr>
      <w:bookmarkStart w:id="0" w:name="_GoBack"/>
      <w:bookmarkEnd w:id="0"/>
      <w:r>
        <w:rPr>
          <w:color w:val="000000"/>
        </w:rPr>
        <w:lastRenderedPageBreak/>
        <w:t>6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626917E1" w14:textId="2803A11D" w:rsidR="00731B79" w:rsidRPr="00640693" w:rsidRDefault="003D3FBA" w:rsidP="00640693">
      <w:pPr>
        <w:spacing w:after="120"/>
        <w:jc w:val="both"/>
        <w:rPr>
          <w:lang w:val="en-US"/>
        </w:rPr>
      </w:pPr>
      <w:r w:rsidRPr="00F81835">
        <w:rPr>
          <w:lang w:val="en-US"/>
        </w:rPr>
        <w:t>In this contribution</w:t>
      </w:r>
      <w:r w:rsidR="00F81835" w:rsidRPr="00F81835">
        <w:rPr>
          <w:lang w:val="en-US"/>
        </w:rPr>
        <w:t>,</w:t>
      </w:r>
      <w:r w:rsidRPr="00F81835">
        <w:rPr>
          <w:lang w:val="en-US"/>
        </w:rPr>
        <w:t xml:space="preserve"> we have discussed </w:t>
      </w:r>
      <w:r w:rsidR="00AC276B">
        <w:t>dynamic resource allocation</w:t>
      </w:r>
      <w:r w:rsidR="00AC276B" w:rsidRPr="00CE1280">
        <w:t xml:space="preserve"> aspects </w:t>
      </w:r>
      <w:r w:rsidR="00AC276B">
        <w:t>between access and BH links</w:t>
      </w:r>
      <w:r w:rsidR="006060C2" w:rsidRPr="004E09C1">
        <w:rPr>
          <w:lang w:val="en-US"/>
        </w:rPr>
        <w:t>.</w:t>
      </w:r>
      <w:r w:rsidR="00342AD2" w:rsidRPr="004E09C1">
        <w:rPr>
          <w:lang w:val="en-US"/>
        </w:rPr>
        <w:t xml:space="preserve"> Based on the discussion, we make the following proposal</w:t>
      </w:r>
      <w:r w:rsidR="006060C2" w:rsidRPr="004E09C1">
        <w:rPr>
          <w:lang w:val="en-US"/>
        </w:rPr>
        <w:t>s</w:t>
      </w:r>
      <w:r w:rsidR="00192699" w:rsidRPr="004E09C1">
        <w:rPr>
          <w:lang w:val="en-US"/>
        </w:rPr>
        <w:t xml:space="preserve"> and observations:</w:t>
      </w:r>
    </w:p>
    <w:p w14:paraId="078AD81D" w14:textId="77777777" w:rsidR="00D7787C" w:rsidRPr="00E82AE8" w:rsidRDefault="00D7787C" w:rsidP="00A84A64">
      <w:pPr>
        <w:spacing w:after="0"/>
        <w:jc w:val="both"/>
        <w:rPr>
          <w:i/>
        </w:rPr>
      </w:pPr>
    </w:p>
    <w:p w14:paraId="25649FB3" w14:textId="22F49F6B" w:rsidR="00147CE8" w:rsidRPr="00640693" w:rsidRDefault="00147CE8" w:rsidP="00A86A7C">
      <w:pPr>
        <w:spacing w:after="0" w:line="276" w:lineRule="auto"/>
        <w:jc w:val="both"/>
        <w:rPr>
          <w:i/>
          <w:iCs/>
        </w:rPr>
      </w:pPr>
      <w:r w:rsidRPr="004E09C1">
        <w:rPr>
          <w:b/>
          <w:bCs/>
          <w:i/>
          <w:iCs/>
        </w:rPr>
        <w:t xml:space="preserve">Proposal </w:t>
      </w:r>
      <w:r w:rsidR="00E14A3E" w:rsidRPr="004E09C1">
        <w:rPr>
          <w:b/>
          <w:bCs/>
          <w:i/>
          <w:iCs/>
        </w:rPr>
        <w:t>1</w:t>
      </w:r>
      <w:r w:rsidRPr="004E09C1">
        <w:rPr>
          <w:b/>
          <w:bCs/>
          <w:i/>
          <w:iCs/>
        </w:rPr>
        <w:t xml:space="preserve">: </w:t>
      </w:r>
      <w:r w:rsidRPr="004E09C1">
        <w:rPr>
          <w:i/>
          <w:iCs/>
        </w:rPr>
        <w:t>Cross-link interference management related to Option 2 (half-duplex operation with SDM/FDM between access and backhaul) needs to be considered as part of NR studies.</w:t>
      </w:r>
    </w:p>
    <w:p w14:paraId="4410DDC8" w14:textId="1D949BE6" w:rsidR="004919E9" w:rsidRPr="00640693" w:rsidRDefault="004919E9" w:rsidP="00A86A7C">
      <w:pPr>
        <w:spacing w:after="0" w:line="276" w:lineRule="auto"/>
        <w:jc w:val="both"/>
        <w:rPr>
          <w:i/>
          <w:iCs/>
        </w:rPr>
      </w:pPr>
      <w:r w:rsidRPr="004E09C1">
        <w:rPr>
          <w:b/>
          <w:bCs/>
          <w:i/>
          <w:iCs/>
        </w:rPr>
        <w:t xml:space="preserve">Proposal 2: </w:t>
      </w:r>
      <w:r w:rsidRPr="004E09C1">
        <w:rPr>
          <w:i/>
          <w:iCs/>
        </w:rPr>
        <w:t xml:space="preserve">Distributed resource pool coordination scheme is the baseline resource allocation scheme. It can be enhanced by centralized coordination by </w:t>
      </w:r>
      <w:r w:rsidR="00396D0A" w:rsidRPr="004E09C1">
        <w:rPr>
          <w:i/>
          <w:iCs/>
        </w:rPr>
        <w:t>IAB-donor</w:t>
      </w:r>
      <w:r w:rsidRPr="004E09C1">
        <w:rPr>
          <w:i/>
          <w:iCs/>
        </w:rPr>
        <w:t>.</w:t>
      </w:r>
    </w:p>
    <w:p w14:paraId="768DB2E5" w14:textId="52CD9CF2" w:rsidR="004919E9" w:rsidRPr="00640693" w:rsidRDefault="004919E9" w:rsidP="00A86A7C">
      <w:pPr>
        <w:spacing w:after="0" w:line="276" w:lineRule="auto"/>
        <w:jc w:val="both"/>
        <w:rPr>
          <w:i/>
          <w:iCs/>
        </w:rPr>
      </w:pPr>
      <w:r w:rsidRPr="004E09C1">
        <w:rPr>
          <w:b/>
          <w:bCs/>
          <w:i/>
          <w:iCs/>
        </w:rPr>
        <w:t xml:space="preserve">Proposal 3: </w:t>
      </w:r>
      <w:r w:rsidRPr="004E09C1">
        <w:rPr>
          <w:i/>
          <w:iCs/>
        </w:rPr>
        <w:t xml:space="preserve">Granularity for the resource pool coordination between </w:t>
      </w:r>
      <w:r w:rsidR="00396D0A" w:rsidRPr="004E09C1">
        <w:rPr>
          <w:i/>
          <w:iCs/>
        </w:rPr>
        <w:t xml:space="preserve">IAB-donor </w:t>
      </w:r>
      <w:r w:rsidRPr="004E09C1">
        <w:rPr>
          <w:i/>
          <w:iCs/>
        </w:rPr>
        <w:t>and IAB</w:t>
      </w:r>
      <w:r w:rsidR="00396D0A" w:rsidRPr="004E09C1">
        <w:rPr>
          <w:i/>
          <w:iCs/>
        </w:rPr>
        <w:t>-</w:t>
      </w:r>
      <w:r w:rsidRPr="004E09C1">
        <w:rPr>
          <w:i/>
          <w:iCs/>
        </w:rPr>
        <w:t>nodes is one slot.</w:t>
      </w:r>
    </w:p>
    <w:p w14:paraId="78AAE70A" w14:textId="4F6E697D" w:rsidR="004919E9" w:rsidRPr="00E41534" w:rsidRDefault="004919E9" w:rsidP="00A86A7C">
      <w:pPr>
        <w:spacing w:after="0" w:line="276" w:lineRule="auto"/>
        <w:jc w:val="both"/>
        <w:rPr>
          <w:i/>
          <w:iCs/>
        </w:rPr>
      </w:pPr>
      <w:r w:rsidRPr="00E41534">
        <w:rPr>
          <w:b/>
          <w:bCs/>
          <w:i/>
          <w:lang w:val="en-US"/>
        </w:rPr>
        <w:t>Proposal 4</w:t>
      </w:r>
      <w:r w:rsidRPr="00E41534">
        <w:rPr>
          <w:b/>
          <w:bCs/>
          <w:i/>
          <w:iCs/>
          <w:lang w:val="en-US"/>
        </w:rPr>
        <w:t xml:space="preserve">: </w:t>
      </w:r>
      <w:r w:rsidRPr="00E41534">
        <w:rPr>
          <w:i/>
          <w:iCs/>
          <w:lang w:val="en-US"/>
        </w:rPr>
        <w:t>Consider IAB-specific optimization for GC-PDCCH.</w:t>
      </w:r>
    </w:p>
    <w:p w14:paraId="7D2552A8" w14:textId="77777777" w:rsidR="00147CE8" w:rsidRDefault="00147CE8" w:rsidP="00147CE8">
      <w:pPr>
        <w:jc w:val="both"/>
        <w:rPr>
          <w:i/>
        </w:rPr>
      </w:pPr>
    </w:p>
    <w:p w14:paraId="052C28A7" w14:textId="77777777" w:rsidR="00D7787C" w:rsidRPr="00D7158F" w:rsidRDefault="00D7787C" w:rsidP="00640693">
      <w:pPr>
        <w:spacing w:after="60"/>
        <w:jc w:val="both"/>
        <w:rPr>
          <w:bCs/>
          <w:i/>
        </w:rPr>
      </w:pPr>
      <w:r w:rsidRPr="00D7158F">
        <w:rPr>
          <w:b/>
          <w:i/>
        </w:rPr>
        <w:t xml:space="preserve">Observation 1: </w:t>
      </w:r>
      <w:r w:rsidRPr="00D7158F">
        <w:rPr>
          <w:bCs/>
          <w:i/>
        </w:rPr>
        <w:t>Four separate links are needed to facilitate self-BH with half-duplex constraint and TDM between access and BH</w:t>
      </w:r>
    </w:p>
    <w:p w14:paraId="0DC91C3F" w14:textId="2F5ED4E4" w:rsidR="00D7787C" w:rsidRPr="00D7158F" w:rsidRDefault="00D7787C" w:rsidP="00640693">
      <w:pPr>
        <w:spacing w:after="60"/>
        <w:jc w:val="both"/>
        <w:rPr>
          <w:b/>
          <w:i/>
        </w:rPr>
      </w:pPr>
      <w:r w:rsidRPr="00D7158F">
        <w:rPr>
          <w:b/>
          <w:i/>
        </w:rPr>
        <w:t xml:space="preserve">Observation </w:t>
      </w:r>
      <w:r w:rsidR="00AC6429">
        <w:rPr>
          <w:b/>
          <w:i/>
        </w:rPr>
        <w:t>2</w:t>
      </w:r>
      <w:r w:rsidRPr="00D7158F">
        <w:rPr>
          <w:b/>
          <w:i/>
        </w:rPr>
        <w:t xml:space="preserve">: </w:t>
      </w:r>
      <w:r w:rsidRPr="00D7158F">
        <w:rPr>
          <w:bCs/>
          <w:i/>
        </w:rPr>
        <w:t>Bi-directional slots allocated to different IAB links is a feasible resource allocation approach NR IAB operation.</w:t>
      </w:r>
    </w:p>
    <w:p w14:paraId="115650B9" w14:textId="7F347549" w:rsidR="00D7787C" w:rsidRPr="00640693" w:rsidRDefault="00D7787C" w:rsidP="00640693">
      <w:pPr>
        <w:spacing w:after="60"/>
        <w:jc w:val="both"/>
        <w:rPr>
          <w:i/>
          <w:iCs/>
        </w:rPr>
      </w:pPr>
      <w:r w:rsidRPr="004E09C1">
        <w:rPr>
          <w:b/>
          <w:bCs/>
          <w:i/>
          <w:iCs/>
        </w:rPr>
        <w:t xml:space="preserve">Observation </w:t>
      </w:r>
      <w:r w:rsidR="00AC6429" w:rsidRPr="004E09C1">
        <w:rPr>
          <w:b/>
          <w:bCs/>
          <w:i/>
          <w:iCs/>
        </w:rPr>
        <w:t>3</w:t>
      </w:r>
      <w:r w:rsidR="00396D0A" w:rsidRPr="004E09C1">
        <w:rPr>
          <w:b/>
          <w:bCs/>
          <w:i/>
          <w:iCs/>
        </w:rPr>
        <w:t>a</w:t>
      </w:r>
      <w:r w:rsidRPr="004E09C1">
        <w:rPr>
          <w:b/>
          <w:bCs/>
          <w:i/>
          <w:iCs/>
        </w:rPr>
        <w:t xml:space="preserve">: </w:t>
      </w:r>
      <w:r w:rsidRPr="004E09C1">
        <w:rPr>
          <w:i/>
          <w:iCs/>
        </w:rPr>
        <w:t>Mini-slot based resource allocation between different IAB links can be supported based on NR Rel-15.</w:t>
      </w:r>
    </w:p>
    <w:p w14:paraId="6FD5FC14" w14:textId="77777777" w:rsidR="00396D0A" w:rsidRPr="00640693" w:rsidRDefault="00396D0A" w:rsidP="00640693">
      <w:pPr>
        <w:spacing w:after="60"/>
        <w:jc w:val="both"/>
        <w:rPr>
          <w:b/>
          <w:bCs/>
          <w:i/>
          <w:iCs/>
        </w:rPr>
      </w:pPr>
      <w:r w:rsidRPr="004E09C1">
        <w:rPr>
          <w:b/>
          <w:bCs/>
          <w:i/>
          <w:iCs/>
        </w:rPr>
        <w:t xml:space="preserve">Observation 3b: </w:t>
      </w:r>
      <w:r w:rsidRPr="004E09C1">
        <w:rPr>
          <w:i/>
          <w:iCs/>
        </w:rPr>
        <w:t>The usage of mini-slots comes at the cost of higher overhead and higher processing requirements lowering the achievable benefits, and increased complexity/cost of the IAB-node.</w:t>
      </w:r>
    </w:p>
    <w:p w14:paraId="3812BF73" w14:textId="77777777" w:rsidR="005E7B36" w:rsidRPr="00640693" w:rsidRDefault="005E7B36" w:rsidP="00640693">
      <w:pPr>
        <w:spacing w:after="60"/>
        <w:jc w:val="both"/>
        <w:rPr>
          <w:b/>
          <w:bCs/>
          <w:i/>
          <w:iCs/>
        </w:rPr>
      </w:pPr>
      <w:r w:rsidRPr="004E09C1">
        <w:rPr>
          <w:b/>
          <w:bCs/>
          <w:i/>
          <w:iCs/>
        </w:rPr>
        <w:t xml:space="preserve">Observation 4: </w:t>
      </w:r>
      <w:r w:rsidRPr="004E09C1">
        <w:rPr>
          <w:i/>
          <w:iCs/>
        </w:rPr>
        <w:t>Depending on the IAB architecture and protocol choices, RRC signalling may need to be enhanced to support multiple hops with centralized resource pool coordination.</w:t>
      </w:r>
    </w:p>
    <w:p w14:paraId="3A249C06" w14:textId="7227127D" w:rsidR="00D7787C" w:rsidRPr="00640693" w:rsidRDefault="00D7787C" w:rsidP="00640693">
      <w:pPr>
        <w:spacing w:after="60"/>
        <w:jc w:val="both"/>
        <w:rPr>
          <w:i/>
          <w:iCs/>
        </w:rPr>
      </w:pPr>
      <w:r w:rsidRPr="004E09C1">
        <w:rPr>
          <w:b/>
          <w:bCs/>
          <w:i/>
          <w:iCs/>
        </w:rPr>
        <w:t xml:space="preserve">Observation </w:t>
      </w:r>
      <w:r w:rsidR="005E7B36" w:rsidRPr="004E09C1">
        <w:rPr>
          <w:b/>
          <w:bCs/>
          <w:i/>
          <w:iCs/>
        </w:rPr>
        <w:t>5</w:t>
      </w:r>
      <w:r w:rsidRPr="004E09C1">
        <w:rPr>
          <w:b/>
          <w:bCs/>
          <w:i/>
          <w:iCs/>
        </w:rPr>
        <w:t xml:space="preserve">: </w:t>
      </w:r>
      <w:r w:rsidRPr="004E09C1">
        <w:rPr>
          <w:i/>
          <w:iCs/>
        </w:rPr>
        <w:t>GC-PDCCH sent via fixed DL BH resources can be used to facilitate dynamic capacity allocation between BH/Access</w:t>
      </w:r>
      <w:r w:rsidR="00923353" w:rsidRPr="004E09C1">
        <w:rPr>
          <w:i/>
          <w:iCs/>
        </w:rPr>
        <w:t xml:space="preserve"> as well as centralized interference coordination.</w:t>
      </w:r>
    </w:p>
    <w:p w14:paraId="0275E358" w14:textId="534A4C19" w:rsidR="00D7787C" w:rsidRPr="00640693" w:rsidRDefault="004A5BAF" w:rsidP="00640693">
      <w:pPr>
        <w:spacing w:after="60"/>
        <w:jc w:val="both"/>
        <w:rPr>
          <w:i/>
          <w:iCs/>
        </w:rPr>
      </w:pPr>
      <w:r w:rsidRPr="004E09C1">
        <w:rPr>
          <w:b/>
          <w:bCs/>
          <w:i/>
          <w:iCs/>
        </w:rPr>
        <w:t xml:space="preserve">Observation </w:t>
      </w:r>
      <w:r w:rsidR="008C79FE" w:rsidRPr="004E09C1">
        <w:rPr>
          <w:b/>
          <w:bCs/>
          <w:i/>
          <w:iCs/>
        </w:rPr>
        <w:t>6</w:t>
      </w:r>
      <w:r w:rsidRPr="004E09C1">
        <w:rPr>
          <w:b/>
          <w:bCs/>
          <w:i/>
          <w:iCs/>
        </w:rPr>
        <w:t xml:space="preserve">: </w:t>
      </w:r>
      <w:r w:rsidR="00396D0A" w:rsidRPr="004E09C1">
        <w:rPr>
          <w:i/>
          <w:iCs/>
        </w:rPr>
        <w:t>IAB-node</w:t>
      </w:r>
      <w:r w:rsidRPr="004E09C1">
        <w:rPr>
          <w:i/>
          <w:iCs/>
        </w:rPr>
        <w:t xml:space="preserve"> processing capability impacts to the overall IAB latency performance especially in the multi-hop scenarios.</w:t>
      </w:r>
    </w:p>
    <w:p w14:paraId="76E67726" w14:textId="77777777" w:rsidR="00D7787C" w:rsidRPr="00724DF5" w:rsidRDefault="00D7787C" w:rsidP="00A2190A">
      <w:pPr>
        <w:spacing w:after="120"/>
        <w:jc w:val="both"/>
        <w:rPr>
          <w:bCs/>
          <w:i/>
        </w:rPr>
      </w:pPr>
    </w:p>
    <w:p w14:paraId="2F0729C1" w14:textId="4F54E886" w:rsidR="0034111C" w:rsidRPr="00A51522" w:rsidRDefault="007825F0" w:rsidP="007825F0">
      <w:pPr>
        <w:pStyle w:val="Heading1"/>
      </w:pPr>
      <w:r w:rsidRPr="00A51522">
        <w:t xml:space="preserve"> </w:t>
      </w:r>
      <w:r w:rsidR="0034111C" w:rsidRPr="00A51522">
        <w:t>References</w:t>
      </w:r>
      <w:r w:rsidR="00A2459D" w:rsidRPr="00A51522">
        <w:t xml:space="preserve"> </w:t>
      </w:r>
    </w:p>
    <w:p w14:paraId="40D99FF0" w14:textId="58570FC3" w:rsidR="00055676" w:rsidRDefault="00223F3C" w:rsidP="00AC276B">
      <w:pPr>
        <w:numPr>
          <w:ilvl w:val="0"/>
          <w:numId w:val="1"/>
        </w:numPr>
        <w:rPr>
          <w:sz w:val="18"/>
        </w:rPr>
      </w:pPr>
      <w:r w:rsidRPr="00A84A64">
        <w:rPr>
          <w:sz w:val="18"/>
          <w:lang w:eastAsia="zh-CN"/>
        </w:rPr>
        <w:t>RP-172290</w:t>
      </w:r>
      <w:r w:rsidR="00055676" w:rsidRPr="00994866">
        <w:rPr>
          <w:sz w:val="18"/>
          <w:lang w:eastAsia="zh-CN"/>
        </w:rPr>
        <w:t xml:space="preserve">, </w:t>
      </w:r>
      <w:r w:rsidR="00D060FF" w:rsidRPr="00994866">
        <w:rPr>
          <w:sz w:val="18"/>
          <w:lang w:eastAsia="zh-CN"/>
        </w:rPr>
        <w:t>“</w:t>
      </w:r>
      <w:r w:rsidR="00AC276B" w:rsidRPr="00994866">
        <w:rPr>
          <w:i/>
          <w:sz w:val="18"/>
          <w:lang w:eastAsia="zh-CN"/>
        </w:rPr>
        <w:t>Study on Integrated Access and Backhaul for NR</w:t>
      </w:r>
      <w:r w:rsidR="00D060FF" w:rsidRPr="00994866">
        <w:rPr>
          <w:sz w:val="18"/>
          <w:lang w:eastAsia="zh-CN"/>
        </w:rPr>
        <w:t>”</w:t>
      </w:r>
      <w:r w:rsidR="00055676" w:rsidRPr="00994866">
        <w:rPr>
          <w:sz w:val="18"/>
          <w:lang w:eastAsia="zh-CN"/>
        </w:rPr>
        <w:t xml:space="preserve">, </w:t>
      </w:r>
      <w:r w:rsidR="00AC276B" w:rsidRPr="00994866">
        <w:rPr>
          <w:sz w:val="18"/>
          <w:lang w:eastAsia="zh-CN"/>
        </w:rPr>
        <w:t>AT&amp;T, Qualcomm, Samsung</w:t>
      </w:r>
    </w:p>
    <w:p w14:paraId="1F04A3F4" w14:textId="617F1279" w:rsidR="00584E80" w:rsidRDefault="00340C2C" w:rsidP="00AC276B">
      <w:pPr>
        <w:numPr>
          <w:ilvl w:val="0"/>
          <w:numId w:val="1"/>
        </w:numPr>
        <w:rPr>
          <w:sz w:val="18"/>
        </w:rPr>
      </w:pPr>
      <w:r>
        <w:rPr>
          <w:sz w:val="18"/>
          <w:lang w:eastAsia="zh-CN"/>
        </w:rPr>
        <w:t>3GPP, “RAN1 Chairman’s Notes”, RAN1#9</w:t>
      </w:r>
      <w:r w:rsidR="00B26A66">
        <w:rPr>
          <w:sz w:val="18"/>
          <w:lang w:eastAsia="zh-CN"/>
        </w:rPr>
        <w:t>3</w:t>
      </w:r>
    </w:p>
    <w:p w14:paraId="5364966D" w14:textId="2E8353E2" w:rsidR="00A72456" w:rsidRPr="00994866" w:rsidRDefault="00A72456" w:rsidP="00A72456">
      <w:pPr>
        <w:numPr>
          <w:ilvl w:val="0"/>
          <w:numId w:val="1"/>
        </w:numPr>
        <w:rPr>
          <w:sz w:val="18"/>
        </w:rPr>
      </w:pPr>
      <w:r>
        <w:rPr>
          <w:sz w:val="18"/>
          <w:lang w:eastAsia="zh-CN"/>
        </w:rPr>
        <w:t>R1-1804622, “</w:t>
      </w:r>
      <w:r w:rsidRPr="008A30D0">
        <w:rPr>
          <w:i/>
          <w:sz w:val="18"/>
          <w:lang w:eastAsia="zh-CN"/>
        </w:rPr>
        <w:t>Dynamic resource allocation between backhaul and access links</w:t>
      </w:r>
      <w:r>
        <w:rPr>
          <w:sz w:val="18"/>
          <w:lang w:eastAsia="zh-CN"/>
        </w:rPr>
        <w:t xml:space="preserve">”, </w:t>
      </w:r>
      <w:r w:rsidRPr="00D7158F">
        <w:rPr>
          <w:sz w:val="18"/>
          <w:lang w:eastAsia="zh-CN"/>
        </w:rPr>
        <w:t>Nokia, Nokia Shanghai Bell</w:t>
      </w:r>
    </w:p>
    <w:p w14:paraId="288354F3" w14:textId="127F9CE0" w:rsidR="00205F67" w:rsidRPr="0087238A" w:rsidRDefault="00205F67" w:rsidP="00A2190A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57"/>
        <w:rPr>
          <w:sz w:val="18"/>
          <w:szCs w:val="18"/>
          <w:lang w:val="en-GB"/>
        </w:rPr>
      </w:pPr>
    </w:p>
    <w:sectPr w:rsidR="00205F67" w:rsidRPr="0087238A" w:rsidSect="004E09C1">
      <w:footerReference w:type="defaul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E287F" w14:textId="77777777" w:rsidR="00E25B34" w:rsidRDefault="00E25B34">
      <w:r>
        <w:separator/>
      </w:r>
    </w:p>
  </w:endnote>
  <w:endnote w:type="continuationSeparator" w:id="0">
    <w:p w14:paraId="6CD86325" w14:textId="77777777" w:rsidR="00E25B34" w:rsidRDefault="00E25B34">
      <w:r>
        <w:continuationSeparator/>
      </w:r>
    </w:p>
  </w:endnote>
  <w:endnote w:type="continuationNotice" w:id="1">
    <w:p w14:paraId="4205ADC8" w14:textId="77777777" w:rsidR="00E25B34" w:rsidRDefault="00E25B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0FC21" w14:textId="72BE6BF8" w:rsidR="00FB4407" w:rsidRDefault="00B75603">
    <w:pPr>
      <w:pStyle w:val="Footer"/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 wp14:anchorId="0E40F5AB" wp14:editId="3E29E1AA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a16049bf86828c75c3fe9d45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85A5F46" w14:textId="779777AD" w:rsidR="00B75603" w:rsidRPr="00B75603" w:rsidRDefault="00B75603" w:rsidP="00B75603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40F5AB" id="_x0000_t202" coordsize="21600,21600" o:spt="202" path="m,l,21600r21600,l21600,xe">
              <v:stroke joinstyle="miter"/>
              <v:path gradientshapeok="t" o:connecttype="rect"/>
            </v:shapetype>
            <v:shape id="MSIPCMa16049bf86828c75c3fe9d45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" o:allowincell="f" filled="f" stroked="f" strokeweight=".5pt">
              <v:textbox inset=",0,,0">
                <w:txbxContent>
                  <w:p w14:paraId="185A5F46" w14:textId="779777AD" w:rsidR="00B75603" w:rsidRPr="00B75603" w:rsidRDefault="00B75603" w:rsidP="00B75603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D5197" w14:textId="77777777" w:rsidR="00E25B34" w:rsidRDefault="00E25B34">
      <w:r>
        <w:separator/>
      </w:r>
    </w:p>
  </w:footnote>
  <w:footnote w:type="continuationSeparator" w:id="0">
    <w:p w14:paraId="54067391" w14:textId="77777777" w:rsidR="00E25B34" w:rsidRDefault="00E25B34">
      <w:r>
        <w:continuationSeparator/>
      </w:r>
    </w:p>
  </w:footnote>
  <w:footnote w:type="continuationNotice" w:id="1">
    <w:p w14:paraId="2559FDB1" w14:textId="77777777" w:rsidR="00E25B34" w:rsidRDefault="00E25B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E6EEC"/>
    <w:multiLevelType w:val="hybridMultilevel"/>
    <w:tmpl w:val="241496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8401E"/>
    <w:multiLevelType w:val="hybridMultilevel"/>
    <w:tmpl w:val="D5605FC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E47"/>
    <w:multiLevelType w:val="hybridMultilevel"/>
    <w:tmpl w:val="47DAD100"/>
    <w:lvl w:ilvl="0" w:tplc="040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C7A4A28"/>
    <w:multiLevelType w:val="hybridMultilevel"/>
    <w:tmpl w:val="310299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B77F4"/>
    <w:multiLevelType w:val="hybridMultilevel"/>
    <w:tmpl w:val="7808333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B6CBD"/>
    <w:multiLevelType w:val="hybridMultilevel"/>
    <w:tmpl w:val="A0D6D2F8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DD1DE1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312710"/>
    <w:multiLevelType w:val="hybridMultilevel"/>
    <w:tmpl w:val="899EE4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A11C4"/>
    <w:multiLevelType w:val="hybridMultilevel"/>
    <w:tmpl w:val="60144C8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D61E9C"/>
    <w:multiLevelType w:val="hybridMultilevel"/>
    <w:tmpl w:val="0E72B01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74B9E"/>
    <w:multiLevelType w:val="hybridMultilevel"/>
    <w:tmpl w:val="42FC42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FD542E"/>
    <w:multiLevelType w:val="hybridMultilevel"/>
    <w:tmpl w:val="C1682C84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49E40CA"/>
    <w:multiLevelType w:val="hybridMultilevel"/>
    <w:tmpl w:val="23CA549A"/>
    <w:lvl w:ilvl="0" w:tplc="4CD03390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DE1290F"/>
    <w:multiLevelType w:val="hybridMultilevel"/>
    <w:tmpl w:val="CA000A7A"/>
    <w:lvl w:ilvl="0" w:tplc="58CCF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E87A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93087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8213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20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A5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D0F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2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440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E2549B2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3769F2"/>
    <w:multiLevelType w:val="hybridMultilevel"/>
    <w:tmpl w:val="7CFEB2B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84C76"/>
    <w:multiLevelType w:val="hybridMultilevel"/>
    <w:tmpl w:val="3176043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8110B9"/>
    <w:multiLevelType w:val="hybridMultilevel"/>
    <w:tmpl w:val="9AF64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1D7560"/>
    <w:multiLevelType w:val="hybridMultilevel"/>
    <w:tmpl w:val="1D22EBBE"/>
    <w:lvl w:ilvl="0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B1F46DB8">
      <w:start w:val="4939"/>
      <w:numFmt w:val="bullet"/>
      <w:lvlText w:val="–"/>
      <w:lvlJc w:val="left"/>
      <w:pPr>
        <w:ind w:left="2520" w:hanging="36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43695F64"/>
    <w:multiLevelType w:val="hybridMultilevel"/>
    <w:tmpl w:val="2FFA057C"/>
    <w:lvl w:ilvl="0" w:tplc="040B0001">
      <w:start w:val="1"/>
      <w:numFmt w:val="bullet"/>
      <w:lvlText w:val=""/>
      <w:lvlJc w:val="left"/>
      <w:pPr>
        <w:ind w:left="234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21" w15:restartNumberingAfterBreak="0">
    <w:nsid w:val="45EF35DE"/>
    <w:multiLevelType w:val="hybridMultilevel"/>
    <w:tmpl w:val="8AD0F21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808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2C95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07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580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A9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68A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CE0CBE"/>
    <w:multiLevelType w:val="hybridMultilevel"/>
    <w:tmpl w:val="EE946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9D625D"/>
    <w:multiLevelType w:val="hybridMultilevel"/>
    <w:tmpl w:val="A76ECB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8C55BC"/>
    <w:multiLevelType w:val="hybridMultilevel"/>
    <w:tmpl w:val="B6A44BDE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4AAF551D"/>
    <w:multiLevelType w:val="hybridMultilevel"/>
    <w:tmpl w:val="DF36D740"/>
    <w:lvl w:ilvl="0" w:tplc="486472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B4AB02A">
      <w:start w:val="99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D5AA02C">
      <w:start w:val="9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E6AC5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198A4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38EACF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B1891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E886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A74233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4E7943B2"/>
    <w:multiLevelType w:val="hybridMultilevel"/>
    <w:tmpl w:val="B14666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830236"/>
    <w:multiLevelType w:val="hybridMultilevel"/>
    <w:tmpl w:val="0EBA3444"/>
    <w:lvl w:ilvl="0" w:tplc="7842F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2404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040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9E8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60D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093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844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365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FE8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0" w15:restartNumberingAfterBreak="0">
    <w:nsid w:val="57633AAE"/>
    <w:multiLevelType w:val="hybridMultilevel"/>
    <w:tmpl w:val="2272B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9EF55C">
      <w:numFmt w:val="bullet"/>
      <w:lvlText w:val="–"/>
      <w:lvlJc w:val="left"/>
      <w:pPr>
        <w:ind w:left="2205" w:hanging="405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FB5957"/>
    <w:multiLevelType w:val="hybridMultilevel"/>
    <w:tmpl w:val="4DDC516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965D33"/>
    <w:multiLevelType w:val="hybridMultilevel"/>
    <w:tmpl w:val="8D88452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22F6F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65A00"/>
    <w:multiLevelType w:val="hybridMultilevel"/>
    <w:tmpl w:val="F3F24B2E"/>
    <w:lvl w:ilvl="0" w:tplc="040B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E966925"/>
    <w:multiLevelType w:val="hybridMultilevel"/>
    <w:tmpl w:val="D9529630"/>
    <w:lvl w:ilvl="0" w:tplc="4C8ADA8A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cs="Times New Roman" w:hint="default"/>
      </w:rPr>
    </w:lvl>
    <w:lvl w:ilvl="1" w:tplc="7AA8244A">
      <w:numFmt w:val="bullet"/>
      <w:lvlText w:val="•"/>
      <w:lvlJc w:val="left"/>
      <w:pPr>
        <w:tabs>
          <w:tab w:val="num" w:pos="1066"/>
        </w:tabs>
        <w:ind w:left="1066" w:hanging="360"/>
      </w:pPr>
      <w:rPr>
        <w:rFonts w:ascii="Arial" w:hAnsi="Arial" w:cs="Times New Roman" w:hint="default"/>
      </w:rPr>
    </w:lvl>
    <w:lvl w:ilvl="2" w:tplc="6DEEE1E8">
      <w:numFmt w:val="bullet"/>
      <w:lvlText w:val="•"/>
      <w:lvlJc w:val="left"/>
      <w:pPr>
        <w:tabs>
          <w:tab w:val="num" w:pos="1786"/>
        </w:tabs>
        <w:ind w:left="1786" w:hanging="360"/>
      </w:pPr>
      <w:rPr>
        <w:rFonts w:ascii="Arial" w:hAnsi="Arial" w:cs="Times New Roman" w:hint="default"/>
      </w:rPr>
    </w:lvl>
    <w:lvl w:ilvl="3" w:tplc="2408CBA8">
      <w:start w:val="1"/>
      <w:numFmt w:val="bullet"/>
      <w:lvlText w:val="•"/>
      <w:lvlJc w:val="left"/>
      <w:pPr>
        <w:tabs>
          <w:tab w:val="num" w:pos="2506"/>
        </w:tabs>
        <w:ind w:left="2506" w:hanging="360"/>
      </w:pPr>
      <w:rPr>
        <w:rFonts w:ascii="Arial" w:hAnsi="Arial" w:cs="Times New Roman" w:hint="default"/>
      </w:rPr>
    </w:lvl>
    <w:lvl w:ilvl="4" w:tplc="85FED290">
      <w:start w:val="1"/>
      <w:numFmt w:val="bullet"/>
      <w:lvlText w:val="•"/>
      <w:lvlJc w:val="left"/>
      <w:pPr>
        <w:tabs>
          <w:tab w:val="num" w:pos="3226"/>
        </w:tabs>
        <w:ind w:left="3226" w:hanging="360"/>
      </w:pPr>
      <w:rPr>
        <w:rFonts w:ascii="Arial" w:hAnsi="Arial" w:cs="Times New Roman" w:hint="default"/>
      </w:rPr>
    </w:lvl>
    <w:lvl w:ilvl="5" w:tplc="7318E99E">
      <w:start w:val="1"/>
      <w:numFmt w:val="bullet"/>
      <w:lvlText w:val="•"/>
      <w:lvlJc w:val="left"/>
      <w:pPr>
        <w:tabs>
          <w:tab w:val="num" w:pos="3946"/>
        </w:tabs>
        <w:ind w:left="3946" w:hanging="360"/>
      </w:pPr>
      <w:rPr>
        <w:rFonts w:ascii="Arial" w:hAnsi="Arial" w:cs="Times New Roman" w:hint="default"/>
      </w:rPr>
    </w:lvl>
    <w:lvl w:ilvl="6" w:tplc="0FF0F018">
      <w:start w:val="1"/>
      <w:numFmt w:val="bullet"/>
      <w:lvlText w:val="•"/>
      <w:lvlJc w:val="left"/>
      <w:pPr>
        <w:tabs>
          <w:tab w:val="num" w:pos="4666"/>
        </w:tabs>
        <w:ind w:left="4666" w:hanging="360"/>
      </w:pPr>
      <w:rPr>
        <w:rFonts w:ascii="Arial" w:hAnsi="Arial" w:cs="Times New Roman" w:hint="default"/>
      </w:rPr>
    </w:lvl>
    <w:lvl w:ilvl="7" w:tplc="5250324A">
      <w:start w:val="1"/>
      <w:numFmt w:val="bullet"/>
      <w:lvlText w:val="•"/>
      <w:lvlJc w:val="left"/>
      <w:pPr>
        <w:tabs>
          <w:tab w:val="num" w:pos="5386"/>
        </w:tabs>
        <w:ind w:left="5386" w:hanging="360"/>
      </w:pPr>
      <w:rPr>
        <w:rFonts w:ascii="Arial" w:hAnsi="Arial" w:cs="Times New Roman" w:hint="default"/>
      </w:rPr>
    </w:lvl>
    <w:lvl w:ilvl="8" w:tplc="9068572A">
      <w:start w:val="1"/>
      <w:numFmt w:val="bullet"/>
      <w:lvlText w:val="•"/>
      <w:lvlJc w:val="left"/>
      <w:pPr>
        <w:tabs>
          <w:tab w:val="num" w:pos="6106"/>
        </w:tabs>
        <w:ind w:left="6106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60514AF8"/>
    <w:multiLevelType w:val="hybridMultilevel"/>
    <w:tmpl w:val="80163E0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430757"/>
    <w:multiLevelType w:val="hybridMultilevel"/>
    <w:tmpl w:val="DAAA3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732A1E"/>
    <w:multiLevelType w:val="hybridMultilevel"/>
    <w:tmpl w:val="17F20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D35C48"/>
    <w:multiLevelType w:val="hybridMultilevel"/>
    <w:tmpl w:val="EFE268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440DE4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0"/>
  </w:num>
  <w:num w:numId="3">
    <w:abstractNumId w:val="4"/>
  </w:num>
  <w:num w:numId="4">
    <w:abstractNumId w:val="29"/>
  </w:num>
  <w:num w:numId="5">
    <w:abstractNumId w:val="18"/>
  </w:num>
  <w:num w:numId="6">
    <w:abstractNumId w:val="38"/>
  </w:num>
  <w:num w:numId="7">
    <w:abstractNumId w:val="1"/>
  </w:num>
  <w:num w:numId="8">
    <w:abstractNumId w:val="20"/>
  </w:num>
  <w:num w:numId="9">
    <w:abstractNumId w:val="24"/>
  </w:num>
  <w:num w:numId="10">
    <w:abstractNumId w:val="5"/>
  </w:num>
  <w:num w:numId="11">
    <w:abstractNumId w:val="21"/>
  </w:num>
  <w:num w:numId="12">
    <w:abstractNumId w:val="16"/>
  </w:num>
  <w:num w:numId="13">
    <w:abstractNumId w:val="17"/>
  </w:num>
  <w:num w:numId="14">
    <w:abstractNumId w:val="25"/>
  </w:num>
  <w:num w:numId="15">
    <w:abstractNumId w:val="12"/>
  </w:num>
  <w:num w:numId="16">
    <w:abstractNumId w:val="7"/>
  </w:num>
  <w:num w:numId="17">
    <w:abstractNumId w:val="27"/>
  </w:num>
  <w:num w:numId="18">
    <w:abstractNumId w:val="32"/>
  </w:num>
  <w:num w:numId="19">
    <w:abstractNumId w:val="22"/>
  </w:num>
  <w:num w:numId="20">
    <w:abstractNumId w:val="28"/>
  </w:num>
  <w:num w:numId="21">
    <w:abstractNumId w:val="26"/>
  </w:num>
  <w:num w:numId="22">
    <w:abstractNumId w:val="14"/>
  </w:num>
  <w:num w:numId="23">
    <w:abstractNumId w:val="35"/>
  </w:num>
  <w:num w:numId="24">
    <w:abstractNumId w:val="19"/>
  </w:num>
  <w:num w:numId="25">
    <w:abstractNumId w:val="11"/>
  </w:num>
  <w:num w:numId="26">
    <w:abstractNumId w:val="33"/>
  </w:num>
  <w:num w:numId="27">
    <w:abstractNumId w:val="6"/>
  </w:num>
  <w:num w:numId="28">
    <w:abstractNumId w:val="15"/>
  </w:num>
  <w:num w:numId="29">
    <w:abstractNumId w:val="40"/>
  </w:num>
  <w:num w:numId="30">
    <w:abstractNumId w:val="31"/>
  </w:num>
  <w:num w:numId="31">
    <w:abstractNumId w:val="3"/>
  </w:num>
  <w:num w:numId="32">
    <w:abstractNumId w:val="34"/>
  </w:num>
  <w:num w:numId="33">
    <w:abstractNumId w:val="2"/>
  </w:num>
  <w:num w:numId="34">
    <w:abstractNumId w:val="10"/>
  </w:num>
  <w:num w:numId="35">
    <w:abstractNumId w:val="9"/>
  </w:num>
  <w:num w:numId="36">
    <w:abstractNumId w:val="0"/>
  </w:num>
  <w:num w:numId="37">
    <w:abstractNumId w:val="37"/>
  </w:num>
  <w:num w:numId="38">
    <w:abstractNumId w:val="23"/>
  </w:num>
  <w:num w:numId="39">
    <w:abstractNumId w:val="36"/>
  </w:num>
  <w:num w:numId="40">
    <w:abstractNumId w:val="39"/>
  </w:num>
  <w:num w:numId="4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FA9"/>
    <w:rsid w:val="000021F9"/>
    <w:rsid w:val="00004AC8"/>
    <w:rsid w:val="00006055"/>
    <w:rsid w:val="00006AD4"/>
    <w:rsid w:val="0000736D"/>
    <w:rsid w:val="000074C4"/>
    <w:rsid w:val="000079A6"/>
    <w:rsid w:val="00011BB2"/>
    <w:rsid w:val="00011EF2"/>
    <w:rsid w:val="00012505"/>
    <w:rsid w:val="00012C4F"/>
    <w:rsid w:val="00012DD9"/>
    <w:rsid w:val="000131D1"/>
    <w:rsid w:val="00013455"/>
    <w:rsid w:val="000134E3"/>
    <w:rsid w:val="00013632"/>
    <w:rsid w:val="000137FC"/>
    <w:rsid w:val="00013F5E"/>
    <w:rsid w:val="0001403F"/>
    <w:rsid w:val="00014091"/>
    <w:rsid w:val="0001411B"/>
    <w:rsid w:val="000146BD"/>
    <w:rsid w:val="0001487F"/>
    <w:rsid w:val="00014F35"/>
    <w:rsid w:val="00015F98"/>
    <w:rsid w:val="000166AC"/>
    <w:rsid w:val="00017B7F"/>
    <w:rsid w:val="00017EDA"/>
    <w:rsid w:val="000215BE"/>
    <w:rsid w:val="00021662"/>
    <w:rsid w:val="00023742"/>
    <w:rsid w:val="00024AEF"/>
    <w:rsid w:val="00026C65"/>
    <w:rsid w:val="00027755"/>
    <w:rsid w:val="000277A9"/>
    <w:rsid w:val="00030048"/>
    <w:rsid w:val="0003072D"/>
    <w:rsid w:val="000314CD"/>
    <w:rsid w:val="000317E7"/>
    <w:rsid w:val="00032007"/>
    <w:rsid w:val="00032D37"/>
    <w:rsid w:val="00033544"/>
    <w:rsid w:val="0003479E"/>
    <w:rsid w:val="0003484F"/>
    <w:rsid w:val="00035691"/>
    <w:rsid w:val="00035AE0"/>
    <w:rsid w:val="0004132D"/>
    <w:rsid w:val="00041358"/>
    <w:rsid w:val="000425C9"/>
    <w:rsid w:val="00044CFA"/>
    <w:rsid w:val="000459C7"/>
    <w:rsid w:val="00046630"/>
    <w:rsid w:val="00046C80"/>
    <w:rsid w:val="00046DD1"/>
    <w:rsid w:val="000479CE"/>
    <w:rsid w:val="00047FFA"/>
    <w:rsid w:val="00050112"/>
    <w:rsid w:val="00050466"/>
    <w:rsid w:val="000505CC"/>
    <w:rsid w:val="000511F9"/>
    <w:rsid w:val="0005151E"/>
    <w:rsid w:val="0005230E"/>
    <w:rsid w:val="00052850"/>
    <w:rsid w:val="000528A2"/>
    <w:rsid w:val="00052BBA"/>
    <w:rsid w:val="00054D9D"/>
    <w:rsid w:val="00055676"/>
    <w:rsid w:val="00056544"/>
    <w:rsid w:val="00057D60"/>
    <w:rsid w:val="00060269"/>
    <w:rsid w:val="00060D8E"/>
    <w:rsid w:val="00061F84"/>
    <w:rsid w:val="00062159"/>
    <w:rsid w:val="00062630"/>
    <w:rsid w:val="0006281A"/>
    <w:rsid w:val="000631B7"/>
    <w:rsid w:val="00063D9E"/>
    <w:rsid w:val="00064AD3"/>
    <w:rsid w:val="00065088"/>
    <w:rsid w:val="000652D3"/>
    <w:rsid w:val="000654A0"/>
    <w:rsid w:val="00066EE0"/>
    <w:rsid w:val="00067D46"/>
    <w:rsid w:val="000707CA"/>
    <w:rsid w:val="000707FF"/>
    <w:rsid w:val="000718F7"/>
    <w:rsid w:val="0007208A"/>
    <w:rsid w:val="00072BBA"/>
    <w:rsid w:val="00072FF5"/>
    <w:rsid w:val="00075FDA"/>
    <w:rsid w:val="00076386"/>
    <w:rsid w:val="00076D82"/>
    <w:rsid w:val="00077655"/>
    <w:rsid w:val="00080284"/>
    <w:rsid w:val="00081EC2"/>
    <w:rsid w:val="000823FE"/>
    <w:rsid w:val="000825E2"/>
    <w:rsid w:val="00082614"/>
    <w:rsid w:val="00082B41"/>
    <w:rsid w:val="00083800"/>
    <w:rsid w:val="00084A65"/>
    <w:rsid w:val="00085090"/>
    <w:rsid w:val="00086572"/>
    <w:rsid w:val="00091A92"/>
    <w:rsid w:val="00093C49"/>
    <w:rsid w:val="00095A80"/>
    <w:rsid w:val="000973C8"/>
    <w:rsid w:val="000973E1"/>
    <w:rsid w:val="000A0D92"/>
    <w:rsid w:val="000A1402"/>
    <w:rsid w:val="000A20BA"/>
    <w:rsid w:val="000A262C"/>
    <w:rsid w:val="000A38C0"/>
    <w:rsid w:val="000A3C8D"/>
    <w:rsid w:val="000A40EA"/>
    <w:rsid w:val="000A40EC"/>
    <w:rsid w:val="000A54EE"/>
    <w:rsid w:val="000A6A23"/>
    <w:rsid w:val="000A7BC5"/>
    <w:rsid w:val="000B0C45"/>
    <w:rsid w:val="000B0E07"/>
    <w:rsid w:val="000B1684"/>
    <w:rsid w:val="000B16DB"/>
    <w:rsid w:val="000B1C5E"/>
    <w:rsid w:val="000B2282"/>
    <w:rsid w:val="000B2A11"/>
    <w:rsid w:val="000B2A5B"/>
    <w:rsid w:val="000B36F4"/>
    <w:rsid w:val="000B3B91"/>
    <w:rsid w:val="000B5AC9"/>
    <w:rsid w:val="000B5F0A"/>
    <w:rsid w:val="000B6544"/>
    <w:rsid w:val="000B7043"/>
    <w:rsid w:val="000C1D59"/>
    <w:rsid w:val="000C347C"/>
    <w:rsid w:val="000C473D"/>
    <w:rsid w:val="000C4AEB"/>
    <w:rsid w:val="000C501D"/>
    <w:rsid w:val="000C53EA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D6DCC"/>
    <w:rsid w:val="000D794A"/>
    <w:rsid w:val="000E071E"/>
    <w:rsid w:val="000E11A6"/>
    <w:rsid w:val="000E27AA"/>
    <w:rsid w:val="000E337A"/>
    <w:rsid w:val="000E3456"/>
    <w:rsid w:val="000E4350"/>
    <w:rsid w:val="000E4408"/>
    <w:rsid w:val="000E502B"/>
    <w:rsid w:val="000E5716"/>
    <w:rsid w:val="000E75EA"/>
    <w:rsid w:val="000E7A79"/>
    <w:rsid w:val="000F0E97"/>
    <w:rsid w:val="000F15B2"/>
    <w:rsid w:val="000F19DE"/>
    <w:rsid w:val="000F2E1F"/>
    <w:rsid w:val="000F37B0"/>
    <w:rsid w:val="000F4389"/>
    <w:rsid w:val="000F4595"/>
    <w:rsid w:val="000F45EC"/>
    <w:rsid w:val="000F46C5"/>
    <w:rsid w:val="000F4CB2"/>
    <w:rsid w:val="000F568D"/>
    <w:rsid w:val="000F6351"/>
    <w:rsid w:val="000F67CF"/>
    <w:rsid w:val="00101C4F"/>
    <w:rsid w:val="00102C9F"/>
    <w:rsid w:val="001036C8"/>
    <w:rsid w:val="001068D2"/>
    <w:rsid w:val="001103BD"/>
    <w:rsid w:val="00111208"/>
    <w:rsid w:val="00111808"/>
    <w:rsid w:val="0011339F"/>
    <w:rsid w:val="00114E96"/>
    <w:rsid w:val="00115828"/>
    <w:rsid w:val="0011644A"/>
    <w:rsid w:val="00117332"/>
    <w:rsid w:val="001204DD"/>
    <w:rsid w:val="00121D83"/>
    <w:rsid w:val="00122839"/>
    <w:rsid w:val="00122F8B"/>
    <w:rsid w:val="001237AC"/>
    <w:rsid w:val="00123FC0"/>
    <w:rsid w:val="00124665"/>
    <w:rsid w:val="00124DAF"/>
    <w:rsid w:val="00124E12"/>
    <w:rsid w:val="0012673D"/>
    <w:rsid w:val="001269B8"/>
    <w:rsid w:val="00126F6B"/>
    <w:rsid w:val="00127099"/>
    <w:rsid w:val="001326E2"/>
    <w:rsid w:val="00132B71"/>
    <w:rsid w:val="0013427A"/>
    <w:rsid w:val="001362C2"/>
    <w:rsid w:val="001364DB"/>
    <w:rsid w:val="00136955"/>
    <w:rsid w:val="00136E19"/>
    <w:rsid w:val="001371B2"/>
    <w:rsid w:val="00137873"/>
    <w:rsid w:val="00137D78"/>
    <w:rsid w:val="001409A0"/>
    <w:rsid w:val="00141125"/>
    <w:rsid w:val="00141F08"/>
    <w:rsid w:val="00141FF2"/>
    <w:rsid w:val="0014287A"/>
    <w:rsid w:val="00142DE2"/>
    <w:rsid w:val="00144C87"/>
    <w:rsid w:val="001467B1"/>
    <w:rsid w:val="00147CE8"/>
    <w:rsid w:val="00150175"/>
    <w:rsid w:val="001502C8"/>
    <w:rsid w:val="0015130F"/>
    <w:rsid w:val="00151892"/>
    <w:rsid w:val="001540E4"/>
    <w:rsid w:val="00155464"/>
    <w:rsid w:val="00155BFD"/>
    <w:rsid w:val="00157390"/>
    <w:rsid w:val="00160998"/>
    <w:rsid w:val="00160CD6"/>
    <w:rsid w:val="0016316A"/>
    <w:rsid w:val="00164171"/>
    <w:rsid w:val="00164DC9"/>
    <w:rsid w:val="00164E58"/>
    <w:rsid w:val="00165033"/>
    <w:rsid w:val="00165B18"/>
    <w:rsid w:val="001670EA"/>
    <w:rsid w:val="001674A0"/>
    <w:rsid w:val="00170A50"/>
    <w:rsid w:val="0017157A"/>
    <w:rsid w:val="00171F0C"/>
    <w:rsid w:val="00174FFD"/>
    <w:rsid w:val="001759CA"/>
    <w:rsid w:val="00176E51"/>
    <w:rsid w:val="0017726A"/>
    <w:rsid w:val="00177B88"/>
    <w:rsid w:val="00177DD3"/>
    <w:rsid w:val="00180278"/>
    <w:rsid w:val="001818A7"/>
    <w:rsid w:val="00182725"/>
    <w:rsid w:val="001829C8"/>
    <w:rsid w:val="00182CA0"/>
    <w:rsid w:val="00183FB0"/>
    <w:rsid w:val="00184098"/>
    <w:rsid w:val="00185D8A"/>
    <w:rsid w:val="00186904"/>
    <w:rsid w:val="00186B0A"/>
    <w:rsid w:val="001905BD"/>
    <w:rsid w:val="001914E6"/>
    <w:rsid w:val="001925BD"/>
    <w:rsid w:val="00192699"/>
    <w:rsid w:val="00192FE6"/>
    <w:rsid w:val="00193451"/>
    <w:rsid w:val="00193986"/>
    <w:rsid w:val="00193B08"/>
    <w:rsid w:val="0019435C"/>
    <w:rsid w:val="00194570"/>
    <w:rsid w:val="00196BF4"/>
    <w:rsid w:val="001972DA"/>
    <w:rsid w:val="001976AA"/>
    <w:rsid w:val="001A02F6"/>
    <w:rsid w:val="001A15C6"/>
    <w:rsid w:val="001A1AB7"/>
    <w:rsid w:val="001A5E19"/>
    <w:rsid w:val="001B01FA"/>
    <w:rsid w:val="001B0832"/>
    <w:rsid w:val="001B10F3"/>
    <w:rsid w:val="001B18A7"/>
    <w:rsid w:val="001B1D02"/>
    <w:rsid w:val="001B25D9"/>
    <w:rsid w:val="001B2762"/>
    <w:rsid w:val="001B36FC"/>
    <w:rsid w:val="001B41ED"/>
    <w:rsid w:val="001B4607"/>
    <w:rsid w:val="001B4F86"/>
    <w:rsid w:val="001B69CA"/>
    <w:rsid w:val="001B7E0C"/>
    <w:rsid w:val="001C0674"/>
    <w:rsid w:val="001C18A9"/>
    <w:rsid w:val="001C226F"/>
    <w:rsid w:val="001C4130"/>
    <w:rsid w:val="001C52F3"/>
    <w:rsid w:val="001C66AC"/>
    <w:rsid w:val="001C6754"/>
    <w:rsid w:val="001C77F0"/>
    <w:rsid w:val="001C7A39"/>
    <w:rsid w:val="001D1B8A"/>
    <w:rsid w:val="001D2304"/>
    <w:rsid w:val="001D2B7D"/>
    <w:rsid w:val="001D46A0"/>
    <w:rsid w:val="001D4793"/>
    <w:rsid w:val="001D4E22"/>
    <w:rsid w:val="001D5FB0"/>
    <w:rsid w:val="001D7CA4"/>
    <w:rsid w:val="001D7E58"/>
    <w:rsid w:val="001E1791"/>
    <w:rsid w:val="001E30A0"/>
    <w:rsid w:val="001E3F75"/>
    <w:rsid w:val="001E4D4F"/>
    <w:rsid w:val="001E57CF"/>
    <w:rsid w:val="001E5981"/>
    <w:rsid w:val="001E5D39"/>
    <w:rsid w:val="001E74BA"/>
    <w:rsid w:val="001E7B9F"/>
    <w:rsid w:val="001F01FB"/>
    <w:rsid w:val="001F0658"/>
    <w:rsid w:val="001F0E92"/>
    <w:rsid w:val="001F1306"/>
    <w:rsid w:val="001F1987"/>
    <w:rsid w:val="001F23BD"/>
    <w:rsid w:val="001F34DA"/>
    <w:rsid w:val="001F45CB"/>
    <w:rsid w:val="001F4DAC"/>
    <w:rsid w:val="001F5019"/>
    <w:rsid w:val="001F5148"/>
    <w:rsid w:val="001F53CA"/>
    <w:rsid w:val="001F650F"/>
    <w:rsid w:val="001F67AA"/>
    <w:rsid w:val="001F7599"/>
    <w:rsid w:val="002009BD"/>
    <w:rsid w:val="00204B3A"/>
    <w:rsid w:val="00204E26"/>
    <w:rsid w:val="0020535A"/>
    <w:rsid w:val="00205F67"/>
    <w:rsid w:val="00206955"/>
    <w:rsid w:val="00210309"/>
    <w:rsid w:val="00212FB8"/>
    <w:rsid w:val="00213709"/>
    <w:rsid w:val="002149AF"/>
    <w:rsid w:val="00214A86"/>
    <w:rsid w:val="00215664"/>
    <w:rsid w:val="00215AAA"/>
    <w:rsid w:val="0021683C"/>
    <w:rsid w:val="0022170C"/>
    <w:rsid w:val="00221985"/>
    <w:rsid w:val="00221EC5"/>
    <w:rsid w:val="00222A7A"/>
    <w:rsid w:val="002239A4"/>
    <w:rsid w:val="00223F3C"/>
    <w:rsid w:val="00224A2C"/>
    <w:rsid w:val="002256D9"/>
    <w:rsid w:val="00225FFF"/>
    <w:rsid w:val="0022687C"/>
    <w:rsid w:val="002269C0"/>
    <w:rsid w:val="00227BDA"/>
    <w:rsid w:val="002306F8"/>
    <w:rsid w:val="00230A0F"/>
    <w:rsid w:val="002312F4"/>
    <w:rsid w:val="002313A2"/>
    <w:rsid w:val="00231FC7"/>
    <w:rsid w:val="00232930"/>
    <w:rsid w:val="00232A95"/>
    <w:rsid w:val="00232DD9"/>
    <w:rsid w:val="00233403"/>
    <w:rsid w:val="00233440"/>
    <w:rsid w:val="00233938"/>
    <w:rsid w:val="00233D0E"/>
    <w:rsid w:val="002354B2"/>
    <w:rsid w:val="00236450"/>
    <w:rsid w:val="0023765A"/>
    <w:rsid w:val="00237921"/>
    <w:rsid w:val="00241311"/>
    <w:rsid w:val="00242E22"/>
    <w:rsid w:val="0024336B"/>
    <w:rsid w:val="00243FEC"/>
    <w:rsid w:val="0024424F"/>
    <w:rsid w:val="00244D28"/>
    <w:rsid w:val="00245720"/>
    <w:rsid w:val="00245A6F"/>
    <w:rsid w:val="00245F6B"/>
    <w:rsid w:val="00245FD5"/>
    <w:rsid w:val="002465E4"/>
    <w:rsid w:val="00246C0C"/>
    <w:rsid w:val="002477DF"/>
    <w:rsid w:val="0025047E"/>
    <w:rsid w:val="00250726"/>
    <w:rsid w:val="0025074A"/>
    <w:rsid w:val="00251AD6"/>
    <w:rsid w:val="00252BBC"/>
    <w:rsid w:val="00252C17"/>
    <w:rsid w:val="0025307F"/>
    <w:rsid w:val="002551BD"/>
    <w:rsid w:val="002568D0"/>
    <w:rsid w:val="00257FFB"/>
    <w:rsid w:val="0026198E"/>
    <w:rsid w:val="00262661"/>
    <w:rsid w:val="002632DF"/>
    <w:rsid w:val="0026400A"/>
    <w:rsid w:val="002640BA"/>
    <w:rsid w:val="00264CF2"/>
    <w:rsid w:val="00266462"/>
    <w:rsid w:val="00267587"/>
    <w:rsid w:val="00270822"/>
    <w:rsid w:val="00271589"/>
    <w:rsid w:val="00273177"/>
    <w:rsid w:val="00275074"/>
    <w:rsid w:val="002763E9"/>
    <w:rsid w:val="00276736"/>
    <w:rsid w:val="00284C7E"/>
    <w:rsid w:val="00284E32"/>
    <w:rsid w:val="002851EB"/>
    <w:rsid w:val="00285510"/>
    <w:rsid w:val="00285DE2"/>
    <w:rsid w:val="0028616D"/>
    <w:rsid w:val="002865E2"/>
    <w:rsid w:val="00286965"/>
    <w:rsid w:val="002869D5"/>
    <w:rsid w:val="00286A43"/>
    <w:rsid w:val="00290CDD"/>
    <w:rsid w:val="0029136E"/>
    <w:rsid w:val="00292399"/>
    <w:rsid w:val="002935DC"/>
    <w:rsid w:val="00294445"/>
    <w:rsid w:val="00294B4D"/>
    <w:rsid w:val="00294E53"/>
    <w:rsid w:val="002960D5"/>
    <w:rsid w:val="00296371"/>
    <w:rsid w:val="0029687F"/>
    <w:rsid w:val="002A1062"/>
    <w:rsid w:val="002A2012"/>
    <w:rsid w:val="002A2413"/>
    <w:rsid w:val="002A2F5E"/>
    <w:rsid w:val="002A352A"/>
    <w:rsid w:val="002A607D"/>
    <w:rsid w:val="002A7D9C"/>
    <w:rsid w:val="002B132E"/>
    <w:rsid w:val="002B2813"/>
    <w:rsid w:val="002B2D29"/>
    <w:rsid w:val="002B5DA0"/>
    <w:rsid w:val="002C0C4B"/>
    <w:rsid w:val="002C109A"/>
    <w:rsid w:val="002C1EEA"/>
    <w:rsid w:val="002C33E6"/>
    <w:rsid w:val="002C47AD"/>
    <w:rsid w:val="002C6034"/>
    <w:rsid w:val="002C635B"/>
    <w:rsid w:val="002C7CFF"/>
    <w:rsid w:val="002C7E35"/>
    <w:rsid w:val="002D0BC6"/>
    <w:rsid w:val="002D11F7"/>
    <w:rsid w:val="002D12F6"/>
    <w:rsid w:val="002D17C5"/>
    <w:rsid w:val="002D28E8"/>
    <w:rsid w:val="002D365F"/>
    <w:rsid w:val="002D406E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101"/>
    <w:rsid w:val="002E62D2"/>
    <w:rsid w:val="002E74AF"/>
    <w:rsid w:val="002E758C"/>
    <w:rsid w:val="002E7E0E"/>
    <w:rsid w:val="002F1038"/>
    <w:rsid w:val="002F1B80"/>
    <w:rsid w:val="002F22FF"/>
    <w:rsid w:val="002F2D8F"/>
    <w:rsid w:val="002F4DA6"/>
    <w:rsid w:val="002F695B"/>
    <w:rsid w:val="002F72DA"/>
    <w:rsid w:val="002F76B1"/>
    <w:rsid w:val="002F7CC8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07A18"/>
    <w:rsid w:val="00307FE0"/>
    <w:rsid w:val="0031094B"/>
    <w:rsid w:val="00311C08"/>
    <w:rsid w:val="00312567"/>
    <w:rsid w:val="00312ECE"/>
    <w:rsid w:val="0031393C"/>
    <w:rsid w:val="00313CB0"/>
    <w:rsid w:val="00313F96"/>
    <w:rsid w:val="003150CE"/>
    <w:rsid w:val="00315AAB"/>
    <w:rsid w:val="00316166"/>
    <w:rsid w:val="0031734F"/>
    <w:rsid w:val="003175E1"/>
    <w:rsid w:val="00320299"/>
    <w:rsid w:val="0032079F"/>
    <w:rsid w:val="00321154"/>
    <w:rsid w:val="003211B0"/>
    <w:rsid w:val="003215CC"/>
    <w:rsid w:val="00321EDA"/>
    <w:rsid w:val="0032235B"/>
    <w:rsid w:val="003224AA"/>
    <w:rsid w:val="003224E7"/>
    <w:rsid w:val="00322CA0"/>
    <w:rsid w:val="00325D7A"/>
    <w:rsid w:val="00326145"/>
    <w:rsid w:val="00327163"/>
    <w:rsid w:val="00327305"/>
    <w:rsid w:val="00327531"/>
    <w:rsid w:val="00330187"/>
    <w:rsid w:val="00330D47"/>
    <w:rsid w:val="00331C77"/>
    <w:rsid w:val="00331DB6"/>
    <w:rsid w:val="00331F96"/>
    <w:rsid w:val="00332B55"/>
    <w:rsid w:val="003355C4"/>
    <w:rsid w:val="00335EA8"/>
    <w:rsid w:val="003363DD"/>
    <w:rsid w:val="00340361"/>
    <w:rsid w:val="00340795"/>
    <w:rsid w:val="00340C2C"/>
    <w:rsid w:val="0034111C"/>
    <w:rsid w:val="00341E60"/>
    <w:rsid w:val="0034217F"/>
    <w:rsid w:val="00342AD2"/>
    <w:rsid w:val="00343954"/>
    <w:rsid w:val="00345405"/>
    <w:rsid w:val="00345DDD"/>
    <w:rsid w:val="00346FED"/>
    <w:rsid w:val="0035007F"/>
    <w:rsid w:val="00351E01"/>
    <w:rsid w:val="0035274C"/>
    <w:rsid w:val="00352D21"/>
    <w:rsid w:val="0035443D"/>
    <w:rsid w:val="00354FEE"/>
    <w:rsid w:val="00356275"/>
    <w:rsid w:val="003569B7"/>
    <w:rsid w:val="00356B54"/>
    <w:rsid w:val="00356C0B"/>
    <w:rsid w:val="00357B9C"/>
    <w:rsid w:val="00361412"/>
    <w:rsid w:val="003615CA"/>
    <w:rsid w:val="00363346"/>
    <w:rsid w:val="003642A6"/>
    <w:rsid w:val="00364853"/>
    <w:rsid w:val="00367337"/>
    <w:rsid w:val="00367367"/>
    <w:rsid w:val="00367FD8"/>
    <w:rsid w:val="00370B63"/>
    <w:rsid w:val="00370CDF"/>
    <w:rsid w:val="00370FCC"/>
    <w:rsid w:val="003711AF"/>
    <w:rsid w:val="00371364"/>
    <w:rsid w:val="003733E5"/>
    <w:rsid w:val="00374848"/>
    <w:rsid w:val="003757B7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6053"/>
    <w:rsid w:val="0038771D"/>
    <w:rsid w:val="0039287E"/>
    <w:rsid w:val="00393507"/>
    <w:rsid w:val="00393E44"/>
    <w:rsid w:val="00394270"/>
    <w:rsid w:val="00396D0A"/>
    <w:rsid w:val="00397AB6"/>
    <w:rsid w:val="00397ACA"/>
    <w:rsid w:val="003A10C3"/>
    <w:rsid w:val="003A597F"/>
    <w:rsid w:val="003A71A8"/>
    <w:rsid w:val="003A7926"/>
    <w:rsid w:val="003B00CA"/>
    <w:rsid w:val="003B030B"/>
    <w:rsid w:val="003B0432"/>
    <w:rsid w:val="003B0821"/>
    <w:rsid w:val="003B0BE9"/>
    <w:rsid w:val="003B0DAF"/>
    <w:rsid w:val="003B19F8"/>
    <w:rsid w:val="003B2E9B"/>
    <w:rsid w:val="003B2F8D"/>
    <w:rsid w:val="003B4FAA"/>
    <w:rsid w:val="003B547A"/>
    <w:rsid w:val="003B68C8"/>
    <w:rsid w:val="003B6CB0"/>
    <w:rsid w:val="003B75B9"/>
    <w:rsid w:val="003C0DA2"/>
    <w:rsid w:val="003C0DBA"/>
    <w:rsid w:val="003C1A18"/>
    <w:rsid w:val="003C3261"/>
    <w:rsid w:val="003C5C41"/>
    <w:rsid w:val="003C7461"/>
    <w:rsid w:val="003D0788"/>
    <w:rsid w:val="003D132A"/>
    <w:rsid w:val="003D1517"/>
    <w:rsid w:val="003D2938"/>
    <w:rsid w:val="003D2C75"/>
    <w:rsid w:val="003D3FBA"/>
    <w:rsid w:val="003D402B"/>
    <w:rsid w:val="003D4444"/>
    <w:rsid w:val="003D764F"/>
    <w:rsid w:val="003D7D81"/>
    <w:rsid w:val="003E04EB"/>
    <w:rsid w:val="003E0667"/>
    <w:rsid w:val="003E0BCE"/>
    <w:rsid w:val="003E13E0"/>
    <w:rsid w:val="003E1660"/>
    <w:rsid w:val="003E1CD1"/>
    <w:rsid w:val="003E2A2D"/>
    <w:rsid w:val="003E2EEE"/>
    <w:rsid w:val="003E521F"/>
    <w:rsid w:val="003E5E8F"/>
    <w:rsid w:val="003E64A9"/>
    <w:rsid w:val="003E7002"/>
    <w:rsid w:val="003E7905"/>
    <w:rsid w:val="003F0336"/>
    <w:rsid w:val="003F2147"/>
    <w:rsid w:val="003F4488"/>
    <w:rsid w:val="003F5547"/>
    <w:rsid w:val="003F5C40"/>
    <w:rsid w:val="003F6E12"/>
    <w:rsid w:val="003F75ED"/>
    <w:rsid w:val="004002B7"/>
    <w:rsid w:val="00400F31"/>
    <w:rsid w:val="004012AE"/>
    <w:rsid w:val="00402295"/>
    <w:rsid w:val="00406B4D"/>
    <w:rsid w:val="0041443C"/>
    <w:rsid w:val="004154F7"/>
    <w:rsid w:val="00416D44"/>
    <w:rsid w:val="004176FF"/>
    <w:rsid w:val="00421A27"/>
    <w:rsid w:val="00421D0A"/>
    <w:rsid w:val="004221AD"/>
    <w:rsid w:val="004229D8"/>
    <w:rsid w:val="004241C5"/>
    <w:rsid w:val="00424FA7"/>
    <w:rsid w:val="00426A87"/>
    <w:rsid w:val="004309D8"/>
    <w:rsid w:val="004313D1"/>
    <w:rsid w:val="00431FD5"/>
    <w:rsid w:val="00432110"/>
    <w:rsid w:val="00433EBE"/>
    <w:rsid w:val="00434406"/>
    <w:rsid w:val="0043751F"/>
    <w:rsid w:val="00440FED"/>
    <w:rsid w:val="00441194"/>
    <w:rsid w:val="00441B0A"/>
    <w:rsid w:val="00441B92"/>
    <w:rsid w:val="00442607"/>
    <w:rsid w:val="0044474B"/>
    <w:rsid w:val="00445FF7"/>
    <w:rsid w:val="004501CE"/>
    <w:rsid w:val="00453341"/>
    <w:rsid w:val="004545C6"/>
    <w:rsid w:val="00454DCA"/>
    <w:rsid w:val="00455B17"/>
    <w:rsid w:val="00455FE9"/>
    <w:rsid w:val="004561C0"/>
    <w:rsid w:val="00456544"/>
    <w:rsid w:val="00456649"/>
    <w:rsid w:val="004567B7"/>
    <w:rsid w:val="00456856"/>
    <w:rsid w:val="00457008"/>
    <w:rsid w:val="00457810"/>
    <w:rsid w:val="00460839"/>
    <w:rsid w:val="00461210"/>
    <w:rsid w:val="00462490"/>
    <w:rsid w:val="00462789"/>
    <w:rsid w:val="00462A0A"/>
    <w:rsid w:val="00463F47"/>
    <w:rsid w:val="00465299"/>
    <w:rsid w:val="00466A0F"/>
    <w:rsid w:val="0046795B"/>
    <w:rsid w:val="004708C0"/>
    <w:rsid w:val="004715CB"/>
    <w:rsid w:val="00471863"/>
    <w:rsid w:val="00472233"/>
    <w:rsid w:val="00473353"/>
    <w:rsid w:val="00473A14"/>
    <w:rsid w:val="00474CA8"/>
    <w:rsid w:val="00474E43"/>
    <w:rsid w:val="00475A4A"/>
    <w:rsid w:val="0048076D"/>
    <w:rsid w:val="00481A3B"/>
    <w:rsid w:val="00481C24"/>
    <w:rsid w:val="00481D90"/>
    <w:rsid w:val="00481E96"/>
    <w:rsid w:val="00482CD4"/>
    <w:rsid w:val="00483261"/>
    <w:rsid w:val="00484021"/>
    <w:rsid w:val="00485843"/>
    <w:rsid w:val="00485B23"/>
    <w:rsid w:val="0048630D"/>
    <w:rsid w:val="004874E4"/>
    <w:rsid w:val="0049070D"/>
    <w:rsid w:val="004914A9"/>
    <w:rsid w:val="004919E9"/>
    <w:rsid w:val="00491BE4"/>
    <w:rsid w:val="00491DB2"/>
    <w:rsid w:val="00492877"/>
    <w:rsid w:val="00496DC2"/>
    <w:rsid w:val="00496E75"/>
    <w:rsid w:val="004A014C"/>
    <w:rsid w:val="004A0AA8"/>
    <w:rsid w:val="004A0EC9"/>
    <w:rsid w:val="004A1F88"/>
    <w:rsid w:val="004A1FE4"/>
    <w:rsid w:val="004A2CA9"/>
    <w:rsid w:val="004A30C2"/>
    <w:rsid w:val="004A33EF"/>
    <w:rsid w:val="004A34C9"/>
    <w:rsid w:val="004A3CB5"/>
    <w:rsid w:val="004A441B"/>
    <w:rsid w:val="004A466E"/>
    <w:rsid w:val="004A537D"/>
    <w:rsid w:val="004A565D"/>
    <w:rsid w:val="004A5703"/>
    <w:rsid w:val="004A5BAF"/>
    <w:rsid w:val="004A64F6"/>
    <w:rsid w:val="004A67F0"/>
    <w:rsid w:val="004A71C3"/>
    <w:rsid w:val="004A74D2"/>
    <w:rsid w:val="004A7769"/>
    <w:rsid w:val="004B12A4"/>
    <w:rsid w:val="004B23AD"/>
    <w:rsid w:val="004B24E5"/>
    <w:rsid w:val="004B2965"/>
    <w:rsid w:val="004B4224"/>
    <w:rsid w:val="004B4647"/>
    <w:rsid w:val="004B5E52"/>
    <w:rsid w:val="004B7455"/>
    <w:rsid w:val="004B74FF"/>
    <w:rsid w:val="004B787C"/>
    <w:rsid w:val="004B7CE4"/>
    <w:rsid w:val="004C0401"/>
    <w:rsid w:val="004C0C49"/>
    <w:rsid w:val="004C183D"/>
    <w:rsid w:val="004C2669"/>
    <w:rsid w:val="004C3AE2"/>
    <w:rsid w:val="004C3EC7"/>
    <w:rsid w:val="004C3EEE"/>
    <w:rsid w:val="004C483D"/>
    <w:rsid w:val="004C4EF9"/>
    <w:rsid w:val="004C6C7D"/>
    <w:rsid w:val="004C795A"/>
    <w:rsid w:val="004C7F93"/>
    <w:rsid w:val="004D26B8"/>
    <w:rsid w:val="004D38C2"/>
    <w:rsid w:val="004D4FBD"/>
    <w:rsid w:val="004D4FC0"/>
    <w:rsid w:val="004D7DA8"/>
    <w:rsid w:val="004E09C1"/>
    <w:rsid w:val="004E2892"/>
    <w:rsid w:val="004E362B"/>
    <w:rsid w:val="004E3681"/>
    <w:rsid w:val="004E3D74"/>
    <w:rsid w:val="004E5AD0"/>
    <w:rsid w:val="004E708D"/>
    <w:rsid w:val="004E784B"/>
    <w:rsid w:val="004E7ED0"/>
    <w:rsid w:val="004F0224"/>
    <w:rsid w:val="004F0DB4"/>
    <w:rsid w:val="004F0E04"/>
    <w:rsid w:val="004F1EBC"/>
    <w:rsid w:val="004F20E8"/>
    <w:rsid w:val="004F2C50"/>
    <w:rsid w:val="004F2DDD"/>
    <w:rsid w:val="004F3076"/>
    <w:rsid w:val="004F3B71"/>
    <w:rsid w:val="004F5154"/>
    <w:rsid w:val="004F5835"/>
    <w:rsid w:val="004F5C9E"/>
    <w:rsid w:val="004F661C"/>
    <w:rsid w:val="004F6D99"/>
    <w:rsid w:val="00500572"/>
    <w:rsid w:val="005012FA"/>
    <w:rsid w:val="00501304"/>
    <w:rsid w:val="00501425"/>
    <w:rsid w:val="005036BE"/>
    <w:rsid w:val="00504311"/>
    <w:rsid w:val="0050485C"/>
    <w:rsid w:val="00504AC6"/>
    <w:rsid w:val="00510C5E"/>
    <w:rsid w:val="00510F09"/>
    <w:rsid w:val="00511079"/>
    <w:rsid w:val="005117E0"/>
    <w:rsid w:val="00511CDF"/>
    <w:rsid w:val="00512829"/>
    <w:rsid w:val="00513839"/>
    <w:rsid w:val="00513B29"/>
    <w:rsid w:val="00513DEF"/>
    <w:rsid w:val="0051423C"/>
    <w:rsid w:val="00514C91"/>
    <w:rsid w:val="00514CA9"/>
    <w:rsid w:val="005153CE"/>
    <w:rsid w:val="00516241"/>
    <w:rsid w:val="00516FD9"/>
    <w:rsid w:val="0051791D"/>
    <w:rsid w:val="00520D6D"/>
    <w:rsid w:val="00522F9D"/>
    <w:rsid w:val="00523E75"/>
    <w:rsid w:val="005243E0"/>
    <w:rsid w:val="00524454"/>
    <w:rsid w:val="005256F3"/>
    <w:rsid w:val="005265A3"/>
    <w:rsid w:val="00526783"/>
    <w:rsid w:val="0052721C"/>
    <w:rsid w:val="005278FB"/>
    <w:rsid w:val="00527C99"/>
    <w:rsid w:val="00527FB1"/>
    <w:rsid w:val="005314C5"/>
    <w:rsid w:val="0053162F"/>
    <w:rsid w:val="00531777"/>
    <w:rsid w:val="0053281C"/>
    <w:rsid w:val="00532D02"/>
    <w:rsid w:val="005340C9"/>
    <w:rsid w:val="00534EE8"/>
    <w:rsid w:val="00535F84"/>
    <w:rsid w:val="0053662A"/>
    <w:rsid w:val="005375FE"/>
    <w:rsid w:val="00540630"/>
    <w:rsid w:val="00540738"/>
    <w:rsid w:val="00540B5A"/>
    <w:rsid w:val="005420DE"/>
    <w:rsid w:val="00542249"/>
    <w:rsid w:val="005431F5"/>
    <w:rsid w:val="00543707"/>
    <w:rsid w:val="00543EBB"/>
    <w:rsid w:val="00544213"/>
    <w:rsid w:val="005453F3"/>
    <w:rsid w:val="00545549"/>
    <w:rsid w:val="00546312"/>
    <w:rsid w:val="005467DC"/>
    <w:rsid w:val="005469F5"/>
    <w:rsid w:val="005518ED"/>
    <w:rsid w:val="00552093"/>
    <w:rsid w:val="00554E4B"/>
    <w:rsid w:val="00555F67"/>
    <w:rsid w:val="00556605"/>
    <w:rsid w:val="00556CC5"/>
    <w:rsid w:val="005601AC"/>
    <w:rsid w:val="005606A4"/>
    <w:rsid w:val="005607B8"/>
    <w:rsid w:val="00560CF5"/>
    <w:rsid w:val="00562330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734C0"/>
    <w:rsid w:val="00574BA6"/>
    <w:rsid w:val="00580793"/>
    <w:rsid w:val="00581470"/>
    <w:rsid w:val="00581893"/>
    <w:rsid w:val="00582087"/>
    <w:rsid w:val="005831DD"/>
    <w:rsid w:val="00584320"/>
    <w:rsid w:val="00584E80"/>
    <w:rsid w:val="00585484"/>
    <w:rsid w:val="00587229"/>
    <w:rsid w:val="00587503"/>
    <w:rsid w:val="005877C3"/>
    <w:rsid w:val="00587F7F"/>
    <w:rsid w:val="005907D2"/>
    <w:rsid w:val="00590E8D"/>
    <w:rsid w:val="00591511"/>
    <w:rsid w:val="0059331A"/>
    <w:rsid w:val="00593970"/>
    <w:rsid w:val="005949E8"/>
    <w:rsid w:val="00596BBA"/>
    <w:rsid w:val="005972F8"/>
    <w:rsid w:val="005975C4"/>
    <w:rsid w:val="00597ED8"/>
    <w:rsid w:val="005A2D6D"/>
    <w:rsid w:val="005A34D5"/>
    <w:rsid w:val="005A4904"/>
    <w:rsid w:val="005A4959"/>
    <w:rsid w:val="005A515A"/>
    <w:rsid w:val="005A6120"/>
    <w:rsid w:val="005A6BC4"/>
    <w:rsid w:val="005A704D"/>
    <w:rsid w:val="005B13EC"/>
    <w:rsid w:val="005B1FF6"/>
    <w:rsid w:val="005B2067"/>
    <w:rsid w:val="005B303B"/>
    <w:rsid w:val="005B3C6D"/>
    <w:rsid w:val="005B4045"/>
    <w:rsid w:val="005B49A7"/>
    <w:rsid w:val="005B609E"/>
    <w:rsid w:val="005B6DF6"/>
    <w:rsid w:val="005B6EA6"/>
    <w:rsid w:val="005B780E"/>
    <w:rsid w:val="005B7B7D"/>
    <w:rsid w:val="005C1948"/>
    <w:rsid w:val="005C19A5"/>
    <w:rsid w:val="005C263C"/>
    <w:rsid w:val="005C2679"/>
    <w:rsid w:val="005C41D4"/>
    <w:rsid w:val="005C6FAD"/>
    <w:rsid w:val="005D0079"/>
    <w:rsid w:val="005D059A"/>
    <w:rsid w:val="005D07AE"/>
    <w:rsid w:val="005D07C5"/>
    <w:rsid w:val="005D1478"/>
    <w:rsid w:val="005D1FF8"/>
    <w:rsid w:val="005D4213"/>
    <w:rsid w:val="005D4302"/>
    <w:rsid w:val="005D5A20"/>
    <w:rsid w:val="005D612D"/>
    <w:rsid w:val="005D6F3E"/>
    <w:rsid w:val="005D786C"/>
    <w:rsid w:val="005E00E5"/>
    <w:rsid w:val="005E049F"/>
    <w:rsid w:val="005E1588"/>
    <w:rsid w:val="005E2C3E"/>
    <w:rsid w:val="005E3073"/>
    <w:rsid w:val="005E316A"/>
    <w:rsid w:val="005E5E1A"/>
    <w:rsid w:val="005E6C16"/>
    <w:rsid w:val="005E746D"/>
    <w:rsid w:val="005E7B36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7B0"/>
    <w:rsid w:val="005F7985"/>
    <w:rsid w:val="0060004D"/>
    <w:rsid w:val="00600CEB"/>
    <w:rsid w:val="00602A84"/>
    <w:rsid w:val="00602AA1"/>
    <w:rsid w:val="00603131"/>
    <w:rsid w:val="00604367"/>
    <w:rsid w:val="006044BE"/>
    <w:rsid w:val="0060475F"/>
    <w:rsid w:val="006060C2"/>
    <w:rsid w:val="00606A26"/>
    <w:rsid w:val="00606AC6"/>
    <w:rsid w:val="00606CC0"/>
    <w:rsid w:val="00607D81"/>
    <w:rsid w:val="00610747"/>
    <w:rsid w:val="00610E03"/>
    <w:rsid w:val="00610EC7"/>
    <w:rsid w:val="0061176E"/>
    <w:rsid w:val="00612A14"/>
    <w:rsid w:val="0061417F"/>
    <w:rsid w:val="00614CD1"/>
    <w:rsid w:val="0061567B"/>
    <w:rsid w:val="00616921"/>
    <w:rsid w:val="0062152A"/>
    <w:rsid w:val="00621893"/>
    <w:rsid w:val="00623583"/>
    <w:rsid w:val="0062462F"/>
    <w:rsid w:val="00624BA1"/>
    <w:rsid w:val="006257E9"/>
    <w:rsid w:val="00626362"/>
    <w:rsid w:val="0062661B"/>
    <w:rsid w:val="00626D80"/>
    <w:rsid w:val="00627717"/>
    <w:rsid w:val="00630118"/>
    <w:rsid w:val="006310AE"/>
    <w:rsid w:val="00631762"/>
    <w:rsid w:val="00632196"/>
    <w:rsid w:val="00632FD1"/>
    <w:rsid w:val="00633BF2"/>
    <w:rsid w:val="00633F67"/>
    <w:rsid w:val="006345C3"/>
    <w:rsid w:val="006362F9"/>
    <w:rsid w:val="006369A9"/>
    <w:rsid w:val="00636C60"/>
    <w:rsid w:val="006373CD"/>
    <w:rsid w:val="0063747D"/>
    <w:rsid w:val="00640693"/>
    <w:rsid w:val="0064165D"/>
    <w:rsid w:val="006433BD"/>
    <w:rsid w:val="00643784"/>
    <w:rsid w:val="00644186"/>
    <w:rsid w:val="00644A21"/>
    <w:rsid w:val="00645C9F"/>
    <w:rsid w:val="00646305"/>
    <w:rsid w:val="006463D6"/>
    <w:rsid w:val="00646A6C"/>
    <w:rsid w:val="00646F20"/>
    <w:rsid w:val="006475E6"/>
    <w:rsid w:val="006508B9"/>
    <w:rsid w:val="00650CA1"/>
    <w:rsid w:val="00651854"/>
    <w:rsid w:val="006539E8"/>
    <w:rsid w:val="006563F3"/>
    <w:rsid w:val="006565D8"/>
    <w:rsid w:val="00656B96"/>
    <w:rsid w:val="00656CF4"/>
    <w:rsid w:val="0065736B"/>
    <w:rsid w:val="00657AE5"/>
    <w:rsid w:val="006619B0"/>
    <w:rsid w:val="00661B9B"/>
    <w:rsid w:val="00662012"/>
    <w:rsid w:val="00662543"/>
    <w:rsid w:val="006626D0"/>
    <w:rsid w:val="00664E8C"/>
    <w:rsid w:val="00665138"/>
    <w:rsid w:val="0066528A"/>
    <w:rsid w:val="00665F7C"/>
    <w:rsid w:val="0066699A"/>
    <w:rsid w:val="00666DFC"/>
    <w:rsid w:val="00666EBB"/>
    <w:rsid w:val="00666F7A"/>
    <w:rsid w:val="00667385"/>
    <w:rsid w:val="0066779E"/>
    <w:rsid w:val="006719D1"/>
    <w:rsid w:val="0067269D"/>
    <w:rsid w:val="00672988"/>
    <w:rsid w:val="00672AEA"/>
    <w:rsid w:val="00672C64"/>
    <w:rsid w:val="00674E6A"/>
    <w:rsid w:val="00675266"/>
    <w:rsid w:val="0067661A"/>
    <w:rsid w:val="00676A64"/>
    <w:rsid w:val="00677925"/>
    <w:rsid w:val="00680F46"/>
    <w:rsid w:val="00681FDC"/>
    <w:rsid w:val="0068251F"/>
    <w:rsid w:val="006829E8"/>
    <w:rsid w:val="00682A0C"/>
    <w:rsid w:val="00682B53"/>
    <w:rsid w:val="00682F27"/>
    <w:rsid w:val="0069011A"/>
    <w:rsid w:val="00690E2E"/>
    <w:rsid w:val="006915D7"/>
    <w:rsid w:val="00692814"/>
    <w:rsid w:val="0069320E"/>
    <w:rsid w:val="006932E7"/>
    <w:rsid w:val="00693347"/>
    <w:rsid w:val="0069334C"/>
    <w:rsid w:val="00696D63"/>
    <w:rsid w:val="0069729C"/>
    <w:rsid w:val="006A032F"/>
    <w:rsid w:val="006A41AE"/>
    <w:rsid w:val="006A4856"/>
    <w:rsid w:val="006A564B"/>
    <w:rsid w:val="006A5CBF"/>
    <w:rsid w:val="006B0386"/>
    <w:rsid w:val="006B08CF"/>
    <w:rsid w:val="006B0B90"/>
    <w:rsid w:val="006B1545"/>
    <w:rsid w:val="006B2DA7"/>
    <w:rsid w:val="006B2F4D"/>
    <w:rsid w:val="006B3682"/>
    <w:rsid w:val="006B48CB"/>
    <w:rsid w:val="006B4FE8"/>
    <w:rsid w:val="006B715C"/>
    <w:rsid w:val="006B7CE0"/>
    <w:rsid w:val="006C08C5"/>
    <w:rsid w:val="006C1445"/>
    <w:rsid w:val="006C3959"/>
    <w:rsid w:val="006C4FC1"/>
    <w:rsid w:val="006C51A5"/>
    <w:rsid w:val="006C529D"/>
    <w:rsid w:val="006C5670"/>
    <w:rsid w:val="006C58B2"/>
    <w:rsid w:val="006C7B01"/>
    <w:rsid w:val="006C7CC9"/>
    <w:rsid w:val="006C7CFC"/>
    <w:rsid w:val="006D0E6B"/>
    <w:rsid w:val="006D1073"/>
    <w:rsid w:val="006D2146"/>
    <w:rsid w:val="006D50E9"/>
    <w:rsid w:val="006D632E"/>
    <w:rsid w:val="006E094A"/>
    <w:rsid w:val="006E12B1"/>
    <w:rsid w:val="006E13D1"/>
    <w:rsid w:val="006E1A08"/>
    <w:rsid w:val="006E283E"/>
    <w:rsid w:val="006E2A4B"/>
    <w:rsid w:val="006E4D0C"/>
    <w:rsid w:val="006E4D1B"/>
    <w:rsid w:val="006E5B78"/>
    <w:rsid w:val="006E6BA3"/>
    <w:rsid w:val="006F01EB"/>
    <w:rsid w:val="006F1116"/>
    <w:rsid w:val="006F3196"/>
    <w:rsid w:val="006F3C54"/>
    <w:rsid w:val="006F5CC9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687A"/>
    <w:rsid w:val="00710393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558B"/>
    <w:rsid w:val="00726878"/>
    <w:rsid w:val="0073124A"/>
    <w:rsid w:val="00731B79"/>
    <w:rsid w:val="00731EFA"/>
    <w:rsid w:val="00733893"/>
    <w:rsid w:val="00734A05"/>
    <w:rsid w:val="00735C6F"/>
    <w:rsid w:val="007408D5"/>
    <w:rsid w:val="00742B44"/>
    <w:rsid w:val="007440FE"/>
    <w:rsid w:val="007454D8"/>
    <w:rsid w:val="0074655A"/>
    <w:rsid w:val="007469B7"/>
    <w:rsid w:val="00746C78"/>
    <w:rsid w:val="00751B94"/>
    <w:rsid w:val="0075246F"/>
    <w:rsid w:val="00753BB5"/>
    <w:rsid w:val="00756832"/>
    <w:rsid w:val="007626D0"/>
    <w:rsid w:val="007649EC"/>
    <w:rsid w:val="007651CA"/>
    <w:rsid w:val="00767519"/>
    <w:rsid w:val="00767EE3"/>
    <w:rsid w:val="007704E1"/>
    <w:rsid w:val="00772569"/>
    <w:rsid w:val="00772E8C"/>
    <w:rsid w:val="007736D3"/>
    <w:rsid w:val="007738B2"/>
    <w:rsid w:val="00773B54"/>
    <w:rsid w:val="0077500F"/>
    <w:rsid w:val="0077548E"/>
    <w:rsid w:val="00777315"/>
    <w:rsid w:val="00777387"/>
    <w:rsid w:val="007802E4"/>
    <w:rsid w:val="00780919"/>
    <w:rsid w:val="007825F0"/>
    <w:rsid w:val="007826C8"/>
    <w:rsid w:val="00782972"/>
    <w:rsid w:val="00783ACA"/>
    <w:rsid w:val="00784190"/>
    <w:rsid w:val="0078457B"/>
    <w:rsid w:val="00784756"/>
    <w:rsid w:val="0078539D"/>
    <w:rsid w:val="007856C1"/>
    <w:rsid w:val="00786ED1"/>
    <w:rsid w:val="00787051"/>
    <w:rsid w:val="00787F11"/>
    <w:rsid w:val="0079018D"/>
    <w:rsid w:val="00791A00"/>
    <w:rsid w:val="00791DBA"/>
    <w:rsid w:val="00792CEE"/>
    <w:rsid w:val="00794E92"/>
    <w:rsid w:val="0079656A"/>
    <w:rsid w:val="00796D86"/>
    <w:rsid w:val="00796F15"/>
    <w:rsid w:val="007A138F"/>
    <w:rsid w:val="007A1640"/>
    <w:rsid w:val="007A3723"/>
    <w:rsid w:val="007A39DF"/>
    <w:rsid w:val="007A3A7F"/>
    <w:rsid w:val="007A43ED"/>
    <w:rsid w:val="007A4997"/>
    <w:rsid w:val="007A4BDD"/>
    <w:rsid w:val="007A5AA5"/>
    <w:rsid w:val="007A6881"/>
    <w:rsid w:val="007A72EE"/>
    <w:rsid w:val="007B0397"/>
    <w:rsid w:val="007B3502"/>
    <w:rsid w:val="007B44ED"/>
    <w:rsid w:val="007B491A"/>
    <w:rsid w:val="007B5370"/>
    <w:rsid w:val="007B6123"/>
    <w:rsid w:val="007B61F5"/>
    <w:rsid w:val="007B63FA"/>
    <w:rsid w:val="007B7496"/>
    <w:rsid w:val="007B7AF5"/>
    <w:rsid w:val="007B7D52"/>
    <w:rsid w:val="007C0802"/>
    <w:rsid w:val="007C12BE"/>
    <w:rsid w:val="007C2739"/>
    <w:rsid w:val="007C4B0F"/>
    <w:rsid w:val="007C4DAD"/>
    <w:rsid w:val="007C501D"/>
    <w:rsid w:val="007C5830"/>
    <w:rsid w:val="007C5DB8"/>
    <w:rsid w:val="007C6CA2"/>
    <w:rsid w:val="007D05B2"/>
    <w:rsid w:val="007D0C44"/>
    <w:rsid w:val="007D1972"/>
    <w:rsid w:val="007D1F33"/>
    <w:rsid w:val="007D2146"/>
    <w:rsid w:val="007D24BF"/>
    <w:rsid w:val="007D2B5B"/>
    <w:rsid w:val="007D2BBA"/>
    <w:rsid w:val="007D3307"/>
    <w:rsid w:val="007D432A"/>
    <w:rsid w:val="007D5A88"/>
    <w:rsid w:val="007D5E27"/>
    <w:rsid w:val="007D6F64"/>
    <w:rsid w:val="007E12FD"/>
    <w:rsid w:val="007E25AB"/>
    <w:rsid w:val="007E2C70"/>
    <w:rsid w:val="007E45BC"/>
    <w:rsid w:val="007E5AC2"/>
    <w:rsid w:val="007E79C5"/>
    <w:rsid w:val="007F0036"/>
    <w:rsid w:val="007F143A"/>
    <w:rsid w:val="007F2845"/>
    <w:rsid w:val="007F43BC"/>
    <w:rsid w:val="007F4740"/>
    <w:rsid w:val="007F5CEB"/>
    <w:rsid w:val="007F6202"/>
    <w:rsid w:val="007F6734"/>
    <w:rsid w:val="007F7E1D"/>
    <w:rsid w:val="008006C6"/>
    <w:rsid w:val="00800C52"/>
    <w:rsid w:val="00800FE1"/>
    <w:rsid w:val="0080153E"/>
    <w:rsid w:val="00805533"/>
    <w:rsid w:val="0080742D"/>
    <w:rsid w:val="008100AC"/>
    <w:rsid w:val="008114D3"/>
    <w:rsid w:val="0081151E"/>
    <w:rsid w:val="00812498"/>
    <w:rsid w:val="0081263E"/>
    <w:rsid w:val="008127E6"/>
    <w:rsid w:val="0081336E"/>
    <w:rsid w:val="00813928"/>
    <w:rsid w:val="00814915"/>
    <w:rsid w:val="00817248"/>
    <w:rsid w:val="008202C8"/>
    <w:rsid w:val="008202CD"/>
    <w:rsid w:val="00820DC7"/>
    <w:rsid w:val="00820FFB"/>
    <w:rsid w:val="00821698"/>
    <w:rsid w:val="008221FE"/>
    <w:rsid w:val="00822B6B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2918"/>
    <w:rsid w:val="00833065"/>
    <w:rsid w:val="0083350F"/>
    <w:rsid w:val="00834358"/>
    <w:rsid w:val="008346BD"/>
    <w:rsid w:val="00836B7A"/>
    <w:rsid w:val="008409AA"/>
    <w:rsid w:val="00840FB8"/>
    <w:rsid w:val="0084353E"/>
    <w:rsid w:val="00843A7A"/>
    <w:rsid w:val="008447F5"/>
    <w:rsid w:val="00846292"/>
    <w:rsid w:val="00850413"/>
    <w:rsid w:val="008506E1"/>
    <w:rsid w:val="008515EE"/>
    <w:rsid w:val="008528D3"/>
    <w:rsid w:val="008543BB"/>
    <w:rsid w:val="00854553"/>
    <w:rsid w:val="00855B86"/>
    <w:rsid w:val="008565F1"/>
    <w:rsid w:val="0086042D"/>
    <w:rsid w:val="00860874"/>
    <w:rsid w:val="008617D0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04A9"/>
    <w:rsid w:val="00870D04"/>
    <w:rsid w:val="0087121B"/>
    <w:rsid w:val="008714B6"/>
    <w:rsid w:val="0087238A"/>
    <w:rsid w:val="008743F3"/>
    <w:rsid w:val="0087444A"/>
    <w:rsid w:val="00874795"/>
    <w:rsid w:val="00875139"/>
    <w:rsid w:val="00875410"/>
    <w:rsid w:val="008808BE"/>
    <w:rsid w:val="00880EDF"/>
    <w:rsid w:val="00881D4F"/>
    <w:rsid w:val="00881F9E"/>
    <w:rsid w:val="00882273"/>
    <w:rsid w:val="008826CD"/>
    <w:rsid w:val="00882DE6"/>
    <w:rsid w:val="00883D4D"/>
    <w:rsid w:val="00884009"/>
    <w:rsid w:val="00884B59"/>
    <w:rsid w:val="008850BA"/>
    <w:rsid w:val="0088583D"/>
    <w:rsid w:val="00885876"/>
    <w:rsid w:val="00886185"/>
    <w:rsid w:val="008861D9"/>
    <w:rsid w:val="0088638C"/>
    <w:rsid w:val="00886EDF"/>
    <w:rsid w:val="008877E0"/>
    <w:rsid w:val="008908E5"/>
    <w:rsid w:val="00891216"/>
    <w:rsid w:val="00894FDC"/>
    <w:rsid w:val="008A16F9"/>
    <w:rsid w:val="008A1D3E"/>
    <w:rsid w:val="008A30D0"/>
    <w:rsid w:val="008A4B16"/>
    <w:rsid w:val="008A4D63"/>
    <w:rsid w:val="008A4FCC"/>
    <w:rsid w:val="008A5BF7"/>
    <w:rsid w:val="008A6D62"/>
    <w:rsid w:val="008B13E9"/>
    <w:rsid w:val="008B3B51"/>
    <w:rsid w:val="008B4057"/>
    <w:rsid w:val="008B4145"/>
    <w:rsid w:val="008B4A92"/>
    <w:rsid w:val="008B4CAC"/>
    <w:rsid w:val="008B5290"/>
    <w:rsid w:val="008B5AF3"/>
    <w:rsid w:val="008C2CFD"/>
    <w:rsid w:val="008C57D6"/>
    <w:rsid w:val="008C603A"/>
    <w:rsid w:val="008C71C8"/>
    <w:rsid w:val="008C79FE"/>
    <w:rsid w:val="008D167D"/>
    <w:rsid w:val="008D261F"/>
    <w:rsid w:val="008D492A"/>
    <w:rsid w:val="008D4B58"/>
    <w:rsid w:val="008D4B8A"/>
    <w:rsid w:val="008D6541"/>
    <w:rsid w:val="008D7D7B"/>
    <w:rsid w:val="008E0F52"/>
    <w:rsid w:val="008E2316"/>
    <w:rsid w:val="008E34BE"/>
    <w:rsid w:val="008E42F4"/>
    <w:rsid w:val="008E5307"/>
    <w:rsid w:val="008E5657"/>
    <w:rsid w:val="008E5E51"/>
    <w:rsid w:val="008E721F"/>
    <w:rsid w:val="008E7D63"/>
    <w:rsid w:val="008F00DB"/>
    <w:rsid w:val="008F110E"/>
    <w:rsid w:val="008F1264"/>
    <w:rsid w:val="008F47C6"/>
    <w:rsid w:val="008F4CF7"/>
    <w:rsid w:val="008F4EDF"/>
    <w:rsid w:val="008F5948"/>
    <w:rsid w:val="00900093"/>
    <w:rsid w:val="009006A2"/>
    <w:rsid w:val="0090102B"/>
    <w:rsid w:val="00901448"/>
    <w:rsid w:val="009026AD"/>
    <w:rsid w:val="00902713"/>
    <w:rsid w:val="009036BC"/>
    <w:rsid w:val="00903AFB"/>
    <w:rsid w:val="009053E9"/>
    <w:rsid w:val="00905C47"/>
    <w:rsid w:val="00906379"/>
    <w:rsid w:val="0090638B"/>
    <w:rsid w:val="00906393"/>
    <w:rsid w:val="00907086"/>
    <w:rsid w:val="009101EA"/>
    <w:rsid w:val="009106FC"/>
    <w:rsid w:val="0091090F"/>
    <w:rsid w:val="009118BB"/>
    <w:rsid w:val="0091191F"/>
    <w:rsid w:val="00912A2F"/>
    <w:rsid w:val="009148F3"/>
    <w:rsid w:val="009156D2"/>
    <w:rsid w:val="00915B81"/>
    <w:rsid w:val="00915D6B"/>
    <w:rsid w:val="009160DF"/>
    <w:rsid w:val="009162C7"/>
    <w:rsid w:val="00916EC2"/>
    <w:rsid w:val="009178BD"/>
    <w:rsid w:val="009213BD"/>
    <w:rsid w:val="00921D7F"/>
    <w:rsid w:val="00922DC3"/>
    <w:rsid w:val="00923353"/>
    <w:rsid w:val="00923AFA"/>
    <w:rsid w:val="00924627"/>
    <w:rsid w:val="009250A8"/>
    <w:rsid w:val="00925BE6"/>
    <w:rsid w:val="00926C3B"/>
    <w:rsid w:val="00926F61"/>
    <w:rsid w:val="0093123D"/>
    <w:rsid w:val="00933040"/>
    <w:rsid w:val="009330E9"/>
    <w:rsid w:val="00933B95"/>
    <w:rsid w:val="00935B49"/>
    <w:rsid w:val="00935D15"/>
    <w:rsid w:val="009411FB"/>
    <w:rsid w:val="009414A9"/>
    <w:rsid w:val="00941B71"/>
    <w:rsid w:val="00941F73"/>
    <w:rsid w:val="009421AD"/>
    <w:rsid w:val="0094221C"/>
    <w:rsid w:val="0094409C"/>
    <w:rsid w:val="00944159"/>
    <w:rsid w:val="009444D9"/>
    <w:rsid w:val="009449B2"/>
    <w:rsid w:val="00944A82"/>
    <w:rsid w:val="00946C4D"/>
    <w:rsid w:val="009471B7"/>
    <w:rsid w:val="009502A9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1DDB"/>
    <w:rsid w:val="00962AF9"/>
    <w:rsid w:val="009633BB"/>
    <w:rsid w:val="0096353B"/>
    <w:rsid w:val="0096485F"/>
    <w:rsid w:val="00966B46"/>
    <w:rsid w:val="0096726D"/>
    <w:rsid w:val="00967354"/>
    <w:rsid w:val="00971310"/>
    <w:rsid w:val="00971592"/>
    <w:rsid w:val="00971DDF"/>
    <w:rsid w:val="009731D6"/>
    <w:rsid w:val="009740B8"/>
    <w:rsid w:val="00974746"/>
    <w:rsid w:val="00975119"/>
    <w:rsid w:val="00976F04"/>
    <w:rsid w:val="009777F4"/>
    <w:rsid w:val="00977AD8"/>
    <w:rsid w:val="00980A10"/>
    <w:rsid w:val="00981130"/>
    <w:rsid w:val="00983038"/>
    <w:rsid w:val="0098359F"/>
    <w:rsid w:val="00983D46"/>
    <w:rsid w:val="00983DCA"/>
    <w:rsid w:val="00985EF7"/>
    <w:rsid w:val="00986396"/>
    <w:rsid w:val="00986CF9"/>
    <w:rsid w:val="00987416"/>
    <w:rsid w:val="009907E2"/>
    <w:rsid w:val="00990894"/>
    <w:rsid w:val="00990C0E"/>
    <w:rsid w:val="00990D75"/>
    <w:rsid w:val="00991093"/>
    <w:rsid w:val="0099163B"/>
    <w:rsid w:val="00992343"/>
    <w:rsid w:val="00992958"/>
    <w:rsid w:val="00994866"/>
    <w:rsid w:val="00996306"/>
    <w:rsid w:val="00996744"/>
    <w:rsid w:val="009967DA"/>
    <w:rsid w:val="0099705B"/>
    <w:rsid w:val="00997CF4"/>
    <w:rsid w:val="009A1169"/>
    <w:rsid w:val="009A1AAC"/>
    <w:rsid w:val="009A3789"/>
    <w:rsid w:val="009A4860"/>
    <w:rsid w:val="009A5734"/>
    <w:rsid w:val="009A6919"/>
    <w:rsid w:val="009A6AC7"/>
    <w:rsid w:val="009A6CC2"/>
    <w:rsid w:val="009A7831"/>
    <w:rsid w:val="009B0408"/>
    <w:rsid w:val="009B0843"/>
    <w:rsid w:val="009B1E47"/>
    <w:rsid w:val="009B20D0"/>
    <w:rsid w:val="009B2CED"/>
    <w:rsid w:val="009B345D"/>
    <w:rsid w:val="009B5A4D"/>
    <w:rsid w:val="009B7321"/>
    <w:rsid w:val="009B7A72"/>
    <w:rsid w:val="009B7BB8"/>
    <w:rsid w:val="009C124A"/>
    <w:rsid w:val="009C126A"/>
    <w:rsid w:val="009C1D4C"/>
    <w:rsid w:val="009C2DD2"/>
    <w:rsid w:val="009C441F"/>
    <w:rsid w:val="009C4A07"/>
    <w:rsid w:val="009C4B8E"/>
    <w:rsid w:val="009C51D5"/>
    <w:rsid w:val="009C543C"/>
    <w:rsid w:val="009C553F"/>
    <w:rsid w:val="009C599A"/>
    <w:rsid w:val="009C5AA5"/>
    <w:rsid w:val="009C650E"/>
    <w:rsid w:val="009C70DB"/>
    <w:rsid w:val="009D0E75"/>
    <w:rsid w:val="009D0EAB"/>
    <w:rsid w:val="009D19BC"/>
    <w:rsid w:val="009D2348"/>
    <w:rsid w:val="009D2F0C"/>
    <w:rsid w:val="009D3578"/>
    <w:rsid w:val="009D3A5F"/>
    <w:rsid w:val="009D3EF3"/>
    <w:rsid w:val="009D5193"/>
    <w:rsid w:val="009D5C32"/>
    <w:rsid w:val="009D6472"/>
    <w:rsid w:val="009D79F4"/>
    <w:rsid w:val="009E1ED5"/>
    <w:rsid w:val="009E2B4C"/>
    <w:rsid w:val="009E3CD1"/>
    <w:rsid w:val="009E5AF5"/>
    <w:rsid w:val="009E5EB5"/>
    <w:rsid w:val="009E74F0"/>
    <w:rsid w:val="009E7844"/>
    <w:rsid w:val="009F0768"/>
    <w:rsid w:val="009F7867"/>
    <w:rsid w:val="009F7D66"/>
    <w:rsid w:val="00A00BD2"/>
    <w:rsid w:val="00A00E56"/>
    <w:rsid w:val="00A01C99"/>
    <w:rsid w:val="00A027F3"/>
    <w:rsid w:val="00A02FAD"/>
    <w:rsid w:val="00A03978"/>
    <w:rsid w:val="00A05DF3"/>
    <w:rsid w:val="00A05F1A"/>
    <w:rsid w:val="00A0670C"/>
    <w:rsid w:val="00A07E08"/>
    <w:rsid w:val="00A12798"/>
    <w:rsid w:val="00A153BE"/>
    <w:rsid w:val="00A15DEE"/>
    <w:rsid w:val="00A167B5"/>
    <w:rsid w:val="00A168A6"/>
    <w:rsid w:val="00A16DBE"/>
    <w:rsid w:val="00A17C4F"/>
    <w:rsid w:val="00A20653"/>
    <w:rsid w:val="00A20A39"/>
    <w:rsid w:val="00A21013"/>
    <w:rsid w:val="00A2190A"/>
    <w:rsid w:val="00A22245"/>
    <w:rsid w:val="00A22681"/>
    <w:rsid w:val="00A238BD"/>
    <w:rsid w:val="00A23DA4"/>
    <w:rsid w:val="00A243E4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55F8"/>
    <w:rsid w:val="00A4791B"/>
    <w:rsid w:val="00A50A48"/>
    <w:rsid w:val="00A51242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1DC7"/>
    <w:rsid w:val="00A72456"/>
    <w:rsid w:val="00A72B7B"/>
    <w:rsid w:val="00A73790"/>
    <w:rsid w:val="00A74692"/>
    <w:rsid w:val="00A75726"/>
    <w:rsid w:val="00A7618B"/>
    <w:rsid w:val="00A7640B"/>
    <w:rsid w:val="00A7778B"/>
    <w:rsid w:val="00A803BC"/>
    <w:rsid w:val="00A80969"/>
    <w:rsid w:val="00A84805"/>
    <w:rsid w:val="00A84A64"/>
    <w:rsid w:val="00A858C5"/>
    <w:rsid w:val="00A86A7C"/>
    <w:rsid w:val="00A86EA7"/>
    <w:rsid w:val="00A91244"/>
    <w:rsid w:val="00A91778"/>
    <w:rsid w:val="00A91AA1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3DEA"/>
    <w:rsid w:val="00AA51AD"/>
    <w:rsid w:val="00AA591E"/>
    <w:rsid w:val="00AA65C9"/>
    <w:rsid w:val="00AA7CAB"/>
    <w:rsid w:val="00AA7E8F"/>
    <w:rsid w:val="00AB0A32"/>
    <w:rsid w:val="00AB0E56"/>
    <w:rsid w:val="00AB3A15"/>
    <w:rsid w:val="00AB4ECC"/>
    <w:rsid w:val="00AB64D9"/>
    <w:rsid w:val="00AB6601"/>
    <w:rsid w:val="00AB674E"/>
    <w:rsid w:val="00AB6D79"/>
    <w:rsid w:val="00AB7806"/>
    <w:rsid w:val="00AC02C1"/>
    <w:rsid w:val="00AC0AB6"/>
    <w:rsid w:val="00AC10AD"/>
    <w:rsid w:val="00AC1E55"/>
    <w:rsid w:val="00AC276B"/>
    <w:rsid w:val="00AC429F"/>
    <w:rsid w:val="00AC5BC3"/>
    <w:rsid w:val="00AC60B4"/>
    <w:rsid w:val="00AC6429"/>
    <w:rsid w:val="00AD00C5"/>
    <w:rsid w:val="00AD165F"/>
    <w:rsid w:val="00AD2794"/>
    <w:rsid w:val="00AD2B9F"/>
    <w:rsid w:val="00AD2DC5"/>
    <w:rsid w:val="00AD3455"/>
    <w:rsid w:val="00AD3CAD"/>
    <w:rsid w:val="00AD69FF"/>
    <w:rsid w:val="00AD702B"/>
    <w:rsid w:val="00AD72E6"/>
    <w:rsid w:val="00AD7C95"/>
    <w:rsid w:val="00AE0960"/>
    <w:rsid w:val="00AE3DE1"/>
    <w:rsid w:val="00AE44AC"/>
    <w:rsid w:val="00AE60C3"/>
    <w:rsid w:val="00AE63B3"/>
    <w:rsid w:val="00AE6E76"/>
    <w:rsid w:val="00AE6F68"/>
    <w:rsid w:val="00AE7527"/>
    <w:rsid w:val="00AF259C"/>
    <w:rsid w:val="00AF2D54"/>
    <w:rsid w:val="00AF3458"/>
    <w:rsid w:val="00AF3F7B"/>
    <w:rsid w:val="00AF4145"/>
    <w:rsid w:val="00AF42B4"/>
    <w:rsid w:val="00AF4B8A"/>
    <w:rsid w:val="00AF4F1B"/>
    <w:rsid w:val="00AF5EC6"/>
    <w:rsid w:val="00AF66B6"/>
    <w:rsid w:val="00AF6E8A"/>
    <w:rsid w:val="00AF7213"/>
    <w:rsid w:val="00AF7D92"/>
    <w:rsid w:val="00B00C28"/>
    <w:rsid w:val="00B011CC"/>
    <w:rsid w:val="00B022D6"/>
    <w:rsid w:val="00B02A2D"/>
    <w:rsid w:val="00B03575"/>
    <w:rsid w:val="00B04048"/>
    <w:rsid w:val="00B04F3D"/>
    <w:rsid w:val="00B05702"/>
    <w:rsid w:val="00B06DD9"/>
    <w:rsid w:val="00B07CD6"/>
    <w:rsid w:val="00B07E52"/>
    <w:rsid w:val="00B10010"/>
    <w:rsid w:val="00B11775"/>
    <w:rsid w:val="00B12632"/>
    <w:rsid w:val="00B12660"/>
    <w:rsid w:val="00B12F5F"/>
    <w:rsid w:val="00B1302D"/>
    <w:rsid w:val="00B149A6"/>
    <w:rsid w:val="00B1513F"/>
    <w:rsid w:val="00B15B31"/>
    <w:rsid w:val="00B15B89"/>
    <w:rsid w:val="00B1746F"/>
    <w:rsid w:val="00B17EA8"/>
    <w:rsid w:val="00B20725"/>
    <w:rsid w:val="00B20B94"/>
    <w:rsid w:val="00B23C3A"/>
    <w:rsid w:val="00B2506B"/>
    <w:rsid w:val="00B2628E"/>
    <w:rsid w:val="00B26611"/>
    <w:rsid w:val="00B266B0"/>
    <w:rsid w:val="00B26A66"/>
    <w:rsid w:val="00B27921"/>
    <w:rsid w:val="00B3000E"/>
    <w:rsid w:val="00B326A8"/>
    <w:rsid w:val="00B329EB"/>
    <w:rsid w:val="00B33508"/>
    <w:rsid w:val="00B3377E"/>
    <w:rsid w:val="00B35786"/>
    <w:rsid w:val="00B35DA4"/>
    <w:rsid w:val="00B37425"/>
    <w:rsid w:val="00B40A96"/>
    <w:rsid w:val="00B4184B"/>
    <w:rsid w:val="00B422A7"/>
    <w:rsid w:val="00B42A32"/>
    <w:rsid w:val="00B42FA6"/>
    <w:rsid w:val="00B431AE"/>
    <w:rsid w:val="00B4399E"/>
    <w:rsid w:val="00B43A16"/>
    <w:rsid w:val="00B44666"/>
    <w:rsid w:val="00B45C10"/>
    <w:rsid w:val="00B45CE1"/>
    <w:rsid w:val="00B46A75"/>
    <w:rsid w:val="00B500CD"/>
    <w:rsid w:val="00B51BB0"/>
    <w:rsid w:val="00B5239C"/>
    <w:rsid w:val="00B534DF"/>
    <w:rsid w:val="00B53893"/>
    <w:rsid w:val="00B548C2"/>
    <w:rsid w:val="00B55428"/>
    <w:rsid w:val="00B55E5C"/>
    <w:rsid w:val="00B570BF"/>
    <w:rsid w:val="00B60CDC"/>
    <w:rsid w:val="00B61188"/>
    <w:rsid w:val="00B62047"/>
    <w:rsid w:val="00B63337"/>
    <w:rsid w:val="00B6369F"/>
    <w:rsid w:val="00B639D7"/>
    <w:rsid w:val="00B64AA7"/>
    <w:rsid w:val="00B64E10"/>
    <w:rsid w:val="00B66594"/>
    <w:rsid w:val="00B67805"/>
    <w:rsid w:val="00B67939"/>
    <w:rsid w:val="00B70A76"/>
    <w:rsid w:val="00B721CD"/>
    <w:rsid w:val="00B7267A"/>
    <w:rsid w:val="00B726FF"/>
    <w:rsid w:val="00B7291A"/>
    <w:rsid w:val="00B72A91"/>
    <w:rsid w:val="00B72AA4"/>
    <w:rsid w:val="00B75454"/>
    <w:rsid w:val="00B75603"/>
    <w:rsid w:val="00B76BCD"/>
    <w:rsid w:val="00B76EE9"/>
    <w:rsid w:val="00B77880"/>
    <w:rsid w:val="00B80D90"/>
    <w:rsid w:val="00B80E77"/>
    <w:rsid w:val="00B82613"/>
    <w:rsid w:val="00B828B5"/>
    <w:rsid w:val="00B84E9C"/>
    <w:rsid w:val="00B85522"/>
    <w:rsid w:val="00B869DF"/>
    <w:rsid w:val="00B90E2A"/>
    <w:rsid w:val="00B90F2A"/>
    <w:rsid w:val="00B9198D"/>
    <w:rsid w:val="00B93008"/>
    <w:rsid w:val="00B94025"/>
    <w:rsid w:val="00B9406D"/>
    <w:rsid w:val="00B94BA7"/>
    <w:rsid w:val="00B94BE9"/>
    <w:rsid w:val="00B94E0E"/>
    <w:rsid w:val="00B97CA3"/>
    <w:rsid w:val="00BA2541"/>
    <w:rsid w:val="00BA2B80"/>
    <w:rsid w:val="00BA3894"/>
    <w:rsid w:val="00BA3D7B"/>
    <w:rsid w:val="00BA76A9"/>
    <w:rsid w:val="00BB2304"/>
    <w:rsid w:val="00BB3E2B"/>
    <w:rsid w:val="00BB5043"/>
    <w:rsid w:val="00BB5D1C"/>
    <w:rsid w:val="00BB6552"/>
    <w:rsid w:val="00BB6ADD"/>
    <w:rsid w:val="00BB6B9B"/>
    <w:rsid w:val="00BB754F"/>
    <w:rsid w:val="00BB7E5A"/>
    <w:rsid w:val="00BC07A1"/>
    <w:rsid w:val="00BC07D4"/>
    <w:rsid w:val="00BC0A5D"/>
    <w:rsid w:val="00BC0BE3"/>
    <w:rsid w:val="00BC1AD9"/>
    <w:rsid w:val="00BC32E7"/>
    <w:rsid w:val="00BC348E"/>
    <w:rsid w:val="00BC58B9"/>
    <w:rsid w:val="00BC5A0B"/>
    <w:rsid w:val="00BC6BE6"/>
    <w:rsid w:val="00BC70FB"/>
    <w:rsid w:val="00BD3E68"/>
    <w:rsid w:val="00BD598A"/>
    <w:rsid w:val="00BD75B4"/>
    <w:rsid w:val="00BD7BFE"/>
    <w:rsid w:val="00BD7D14"/>
    <w:rsid w:val="00BE02B4"/>
    <w:rsid w:val="00BE0A4E"/>
    <w:rsid w:val="00BE1553"/>
    <w:rsid w:val="00BE19DC"/>
    <w:rsid w:val="00BE4EC9"/>
    <w:rsid w:val="00BE56B1"/>
    <w:rsid w:val="00BE631E"/>
    <w:rsid w:val="00BE71F7"/>
    <w:rsid w:val="00BF0CCF"/>
    <w:rsid w:val="00BF0FC5"/>
    <w:rsid w:val="00BF10BC"/>
    <w:rsid w:val="00BF21AC"/>
    <w:rsid w:val="00BF2E53"/>
    <w:rsid w:val="00BF3133"/>
    <w:rsid w:val="00BF3669"/>
    <w:rsid w:val="00BF3C0D"/>
    <w:rsid w:val="00BF711C"/>
    <w:rsid w:val="00BF7C74"/>
    <w:rsid w:val="00C00ED8"/>
    <w:rsid w:val="00C029AC"/>
    <w:rsid w:val="00C03309"/>
    <w:rsid w:val="00C03452"/>
    <w:rsid w:val="00C067D5"/>
    <w:rsid w:val="00C072FE"/>
    <w:rsid w:val="00C12E39"/>
    <w:rsid w:val="00C13DA5"/>
    <w:rsid w:val="00C14164"/>
    <w:rsid w:val="00C14339"/>
    <w:rsid w:val="00C15D8E"/>
    <w:rsid w:val="00C17012"/>
    <w:rsid w:val="00C178FB"/>
    <w:rsid w:val="00C22B28"/>
    <w:rsid w:val="00C22B5A"/>
    <w:rsid w:val="00C23E6D"/>
    <w:rsid w:val="00C247BF"/>
    <w:rsid w:val="00C257B7"/>
    <w:rsid w:val="00C27265"/>
    <w:rsid w:val="00C272E8"/>
    <w:rsid w:val="00C311EC"/>
    <w:rsid w:val="00C33359"/>
    <w:rsid w:val="00C348D6"/>
    <w:rsid w:val="00C365E7"/>
    <w:rsid w:val="00C36E34"/>
    <w:rsid w:val="00C404EE"/>
    <w:rsid w:val="00C40D2D"/>
    <w:rsid w:val="00C40FC3"/>
    <w:rsid w:val="00C4171B"/>
    <w:rsid w:val="00C42689"/>
    <w:rsid w:val="00C42988"/>
    <w:rsid w:val="00C42BD4"/>
    <w:rsid w:val="00C43547"/>
    <w:rsid w:val="00C43FF0"/>
    <w:rsid w:val="00C44641"/>
    <w:rsid w:val="00C45DFD"/>
    <w:rsid w:val="00C45EF5"/>
    <w:rsid w:val="00C46B7E"/>
    <w:rsid w:val="00C50680"/>
    <w:rsid w:val="00C50A4E"/>
    <w:rsid w:val="00C50B71"/>
    <w:rsid w:val="00C520B1"/>
    <w:rsid w:val="00C522D6"/>
    <w:rsid w:val="00C5306D"/>
    <w:rsid w:val="00C54020"/>
    <w:rsid w:val="00C5406F"/>
    <w:rsid w:val="00C545C5"/>
    <w:rsid w:val="00C55566"/>
    <w:rsid w:val="00C55B1D"/>
    <w:rsid w:val="00C568FE"/>
    <w:rsid w:val="00C573E9"/>
    <w:rsid w:val="00C5749F"/>
    <w:rsid w:val="00C6038F"/>
    <w:rsid w:val="00C61498"/>
    <w:rsid w:val="00C61D4B"/>
    <w:rsid w:val="00C6225E"/>
    <w:rsid w:val="00C62B0A"/>
    <w:rsid w:val="00C63304"/>
    <w:rsid w:val="00C63F08"/>
    <w:rsid w:val="00C6528C"/>
    <w:rsid w:val="00C661E8"/>
    <w:rsid w:val="00C6648F"/>
    <w:rsid w:val="00C66D27"/>
    <w:rsid w:val="00C66E69"/>
    <w:rsid w:val="00C70084"/>
    <w:rsid w:val="00C7235B"/>
    <w:rsid w:val="00C725B1"/>
    <w:rsid w:val="00C72E18"/>
    <w:rsid w:val="00C731AD"/>
    <w:rsid w:val="00C73379"/>
    <w:rsid w:val="00C7380B"/>
    <w:rsid w:val="00C74421"/>
    <w:rsid w:val="00C7542D"/>
    <w:rsid w:val="00C75F2F"/>
    <w:rsid w:val="00C75FEE"/>
    <w:rsid w:val="00C76F1D"/>
    <w:rsid w:val="00C77D26"/>
    <w:rsid w:val="00C80BDF"/>
    <w:rsid w:val="00C82AE9"/>
    <w:rsid w:val="00C83A51"/>
    <w:rsid w:val="00C84D39"/>
    <w:rsid w:val="00C85277"/>
    <w:rsid w:val="00C85556"/>
    <w:rsid w:val="00C85D76"/>
    <w:rsid w:val="00C864D4"/>
    <w:rsid w:val="00C873AC"/>
    <w:rsid w:val="00C87B19"/>
    <w:rsid w:val="00C87D09"/>
    <w:rsid w:val="00C92490"/>
    <w:rsid w:val="00C93462"/>
    <w:rsid w:val="00C94384"/>
    <w:rsid w:val="00C94A30"/>
    <w:rsid w:val="00C94A34"/>
    <w:rsid w:val="00C94C2B"/>
    <w:rsid w:val="00C96F79"/>
    <w:rsid w:val="00C97CF9"/>
    <w:rsid w:val="00CA0642"/>
    <w:rsid w:val="00CA17DD"/>
    <w:rsid w:val="00CA1863"/>
    <w:rsid w:val="00CA192A"/>
    <w:rsid w:val="00CA26CE"/>
    <w:rsid w:val="00CA391D"/>
    <w:rsid w:val="00CA3ACD"/>
    <w:rsid w:val="00CA4F8B"/>
    <w:rsid w:val="00CA64D5"/>
    <w:rsid w:val="00CB0380"/>
    <w:rsid w:val="00CB09DA"/>
    <w:rsid w:val="00CB0BD9"/>
    <w:rsid w:val="00CB1CAC"/>
    <w:rsid w:val="00CB1D87"/>
    <w:rsid w:val="00CB1DE8"/>
    <w:rsid w:val="00CB1E3B"/>
    <w:rsid w:val="00CB1F1D"/>
    <w:rsid w:val="00CB4212"/>
    <w:rsid w:val="00CB4C59"/>
    <w:rsid w:val="00CB600D"/>
    <w:rsid w:val="00CB71F8"/>
    <w:rsid w:val="00CC0202"/>
    <w:rsid w:val="00CC26DB"/>
    <w:rsid w:val="00CC300C"/>
    <w:rsid w:val="00CC35AE"/>
    <w:rsid w:val="00CC3837"/>
    <w:rsid w:val="00CC3DAA"/>
    <w:rsid w:val="00CC43B0"/>
    <w:rsid w:val="00CC49C7"/>
    <w:rsid w:val="00CC4B65"/>
    <w:rsid w:val="00CC4C2C"/>
    <w:rsid w:val="00CC5057"/>
    <w:rsid w:val="00CC587F"/>
    <w:rsid w:val="00CC79E9"/>
    <w:rsid w:val="00CD0126"/>
    <w:rsid w:val="00CD078F"/>
    <w:rsid w:val="00CD121E"/>
    <w:rsid w:val="00CD1922"/>
    <w:rsid w:val="00CD27A8"/>
    <w:rsid w:val="00CD28F0"/>
    <w:rsid w:val="00CD3ED8"/>
    <w:rsid w:val="00CD6190"/>
    <w:rsid w:val="00CD736C"/>
    <w:rsid w:val="00CD761D"/>
    <w:rsid w:val="00CD76B5"/>
    <w:rsid w:val="00CE1757"/>
    <w:rsid w:val="00CE2346"/>
    <w:rsid w:val="00CE2B02"/>
    <w:rsid w:val="00CE3B50"/>
    <w:rsid w:val="00CE4F2D"/>
    <w:rsid w:val="00CE6F0F"/>
    <w:rsid w:val="00CE7C7C"/>
    <w:rsid w:val="00CE7FE8"/>
    <w:rsid w:val="00CF002F"/>
    <w:rsid w:val="00CF0246"/>
    <w:rsid w:val="00CF0C02"/>
    <w:rsid w:val="00CF1899"/>
    <w:rsid w:val="00CF2483"/>
    <w:rsid w:val="00CF24E2"/>
    <w:rsid w:val="00CF321D"/>
    <w:rsid w:val="00CF381E"/>
    <w:rsid w:val="00CF393D"/>
    <w:rsid w:val="00CF4ABD"/>
    <w:rsid w:val="00CF4B18"/>
    <w:rsid w:val="00CF5A53"/>
    <w:rsid w:val="00CF5D28"/>
    <w:rsid w:val="00CF6942"/>
    <w:rsid w:val="00CF6F1E"/>
    <w:rsid w:val="00D001F9"/>
    <w:rsid w:val="00D0036E"/>
    <w:rsid w:val="00D00BB7"/>
    <w:rsid w:val="00D01EAD"/>
    <w:rsid w:val="00D02C62"/>
    <w:rsid w:val="00D035B9"/>
    <w:rsid w:val="00D060FF"/>
    <w:rsid w:val="00D064E8"/>
    <w:rsid w:val="00D06572"/>
    <w:rsid w:val="00D065CD"/>
    <w:rsid w:val="00D0751B"/>
    <w:rsid w:val="00D07D93"/>
    <w:rsid w:val="00D11FA6"/>
    <w:rsid w:val="00D12325"/>
    <w:rsid w:val="00D14487"/>
    <w:rsid w:val="00D14DBB"/>
    <w:rsid w:val="00D15E7E"/>
    <w:rsid w:val="00D162EF"/>
    <w:rsid w:val="00D20016"/>
    <w:rsid w:val="00D207A7"/>
    <w:rsid w:val="00D20CD6"/>
    <w:rsid w:val="00D20E00"/>
    <w:rsid w:val="00D21771"/>
    <w:rsid w:val="00D21DBE"/>
    <w:rsid w:val="00D2279F"/>
    <w:rsid w:val="00D22AF1"/>
    <w:rsid w:val="00D22E93"/>
    <w:rsid w:val="00D242DA"/>
    <w:rsid w:val="00D25BD5"/>
    <w:rsid w:val="00D26448"/>
    <w:rsid w:val="00D264CE"/>
    <w:rsid w:val="00D26670"/>
    <w:rsid w:val="00D27137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1004"/>
    <w:rsid w:val="00D42240"/>
    <w:rsid w:val="00D427C3"/>
    <w:rsid w:val="00D42EB8"/>
    <w:rsid w:val="00D44932"/>
    <w:rsid w:val="00D44D66"/>
    <w:rsid w:val="00D46111"/>
    <w:rsid w:val="00D47C16"/>
    <w:rsid w:val="00D502AF"/>
    <w:rsid w:val="00D50764"/>
    <w:rsid w:val="00D50C12"/>
    <w:rsid w:val="00D518FF"/>
    <w:rsid w:val="00D51A77"/>
    <w:rsid w:val="00D53649"/>
    <w:rsid w:val="00D53830"/>
    <w:rsid w:val="00D54FB3"/>
    <w:rsid w:val="00D55889"/>
    <w:rsid w:val="00D56B5F"/>
    <w:rsid w:val="00D57A3F"/>
    <w:rsid w:val="00D57AF0"/>
    <w:rsid w:val="00D61D30"/>
    <w:rsid w:val="00D62ECD"/>
    <w:rsid w:val="00D6334B"/>
    <w:rsid w:val="00D64426"/>
    <w:rsid w:val="00D645A3"/>
    <w:rsid w:val="00D65D78"/>
    <w:rsid w:val="00D66727"/>
    <w:rsid w:val="00D67BC5"/>
    <w:rsid w:val="00D7021B"/>
    <w:rsid w:val="00D70D33"/>
    <w:rsid w:val="00D7158F"/>
    <w:rsid w:val="00D73077"/>
    <w:rsid w:val="00D736A2"/>
    <w:rsid w:val="00D73C57"/>
    <w:rsid w:val="00D742FF"/>
    <w:rsid w:val="00D74875"/>
    <w:rsid w:val="00D758B3"/>
    <w:rsid w:val="00D76ADC"/>
    <w:rsid w:val="00D77413"/>
    <w:rsid w:val="00D7787C"/>
    <w:rsid w:val="00D81F10"/>
    <w:rsid w:val="00D8201E"/>
    <w:rsid w:val="00D822EC"/>
    <w:rsid w:val="00D8303C"/>
    <w:rsid w:val="00D84A57"/>
    <w:rsid w:val="00D84C3B"/>
    <w:rsid w:val="00D864F8"/>
    <w:rsid w:val="00D874DF"/>
    <w:rsid w:val="00D87A12"/>
    <w:rsid w:val="00D930E1"/>
    <w:rsid w:val="00D9415C"/>
    <w:rsid w:val="00D942CC"/>
    <w:rsid w:val="00D94ADE"/>
    <w:rsid w:val="00D94D87"/>
    <w:rsid w:val="00D962DC"/>
    <w:rsid w:val="00D97BB5"/>
    <w:rsid w:val="00DA0C12"/>
    <w:rsid w:val="00DA180C"/>
    <w:rsid w:val="00DA1EF7"/>
    <w:rsid w:val="00DA2786"/>
    <w:rsid w:val="00DA2DF8"/>
    <w:rsid w:val="00DA3E7B"/>
    <w:rsid w:val="00DA451D"/>
    <w:rsid w:val="00DA53A6"/>
    <w:rsid w:val="00DA56DB"/>
    <w:rsid w:val="00DA6452"/>
    <w:rsid w:val="00DA6C81"/>
    <w:rsid w:val="00DA6FE9"/>
    <w:rsid w:val="00DA7925"/>
    <w:rsid w:val="00DB050F"/>
    <w:rsid w:val="00DB0AB8"/>
    <w:rsid w:val="00DB0D2A"/>
    <w:rsid w:val="00DB11CD"/>
    <w:rsid w:val="00DB1DAB"/>
    <w:rsid w:val="00DB39D4"/>
    <w:rsid w:val="00DB3A47"/>
    <w:rsid w:val="00DB4E06"/>
    <w:rsid w:val="00DB5636"/>
    <w:rsid w:val="00DB6A80"/>
    <w:rsid w:val="00DB6C06"/>
    <w:rsid w:val="00DB7B06"/>
    <w:rsid w:val="00DC2CCF"/>
    <w:rsid w:val="00DC3A9D"/>
    <w:rsid w:val="00DC3FF5"/>
    <w:rsid w:val="00DC6C1E"/>
    <w:rsid w:val="00DC708C"/>
    <w:rsid w:val="00DC73B1"/>
    <w:rsid w:val="00DC7951"/>
    <w:rsid w:val="00DD0F95"/>
    <w:rsid w:val="00DD1C4B"/>
    <w:rsid w:val="00DD1F7B"/>
    <w:rsid w:val="00DD229E"/>
    <w:rsid w:val="00DD3029"/>
    <w:rsid w:val="00DD3E21"/>
    <w:rsid w:val="00DD55E0"/>
    <w:rsid w:val="00DD5E12"/>
    <w:rsid w:val="00DE0C66"/>
    <w:rsid w:val="00DE1904"/>
    <w:rsid w:val="00DE3DBB"/>
    <w:rsid w:val="00DE43A2"/>
    <w:rsid w:val="00DE4A74"/>
    <w:rsid w:val="00DE4B05"/>
    <w:rsid w:val="00DE541C"/>
    <w:rsid w:val="00DE737B"/>
    <w:rsid w:val="00DF0587"/>
    <w:rsid w:val="00DF100B"/>
    <w:rsid w:val="00DF23CA"/>
    <w:rsid w:val="00DF2929"/>
    <w:rsid w:val="00DF3B76"/>
    <w:rsid w:val="00DF4359"/>
    <w:rsid w:val="00DF4C1A"/>
    <w:rsid w:val="00DF7751"/>
    <w:rsid w:val="00E031BB"/>
    <w:rsid w:val="00E0424A"/>
    <w:rsid w:val="00E0520E"/>
    <w:rsid w:val="00E0576C"/>
    <w:rsid w:val="00E0626B"/>
    <w:rsid w:val="00E068BC"/>
    <w:rsid w:val="00E073F0"/>
    <w:rsid w:val="00E106C5"/>
    <w:rsid w:val="00E10761"/>
    <w:rsid w:val="00E108E4"/>
    <w:rsid w:val="00E10C9B"/>
    <w:rsid w:val="00E11D7A"/>
    <w:rsid w:val="00E11EEB"/>
    <w:rsid w:val="00E128F2"/>
    <w:rsid w:val="00E13883"/>
    <w:rsid w:val="00E13EE4"/>
    <w:rsid w:val="00E14A3E"/>
    <w:rsid w:val="00E16463"/>
    <w:rsid w:val="00E239D1"/>
    <w:rsid w:val="00E25B34"/>
    <w:rsid w:val="00E26727"/>
    <w:rsid w:val="00E26970"/>
    <w:rsid w:val="00E27791"/>
    <w:rsid w:val="00E30F2D"/>
    <w:rsid w:val="00E319DB"/>
    <w:rsid w:val="00E31AFC"/>
    <w:rsid w:val="00E331BF"/>
    <w:rsid w:val="00E3409E"/>
    <w:rsid w:val="00E34F76"/>
    <w:rsid w:val="00E37BE5"/>
    <w:rsid w:val="00E41534"/>
    <w:rsid w:val="00E41A27"/>
    <w:rsid w:val="00E41E2F"/>
    <w:rsid w:val="00E42910"/>
    <w:rsid w:val="00E430C7"/>
    <w:rsid w:val="00E4608B"/>
    <w:rsid w:val="00E464EC"/>
    <w:rsid w:val="00E46FF0"/>
    <w:rsid w:val="00E501D3"/>
    <w:rsid w:val="00E53A01"/>
    <w:rsid w:val="00E564C4"/>
    <w:rsid w:val="00E567C9"/>
    <w:rsid w:val="00E604C4"/>
    <w:rsid w:val="00E60809"/>
    <w:rsid w:val="00E611AE"/>
    <w:rsid w:val="00E61300"/>
    <w:rsid w:val="00E614F2"/>
    <w:rsid w:val="00E635B9"/>
    <w:rsid w:val="00E65D15"/>
    <w:rsid w:val="00E66C49"/>
    <w:rsid w:val="00E67EE5"/>
    <w:rsid w:val="00E7013A"/>
    <w:rsid w:val="00E73AD0"/>
    <w:rsid w:val="00E74104"/>
    <w:rsid w:val="00E7473C"/>
    <w:rsid w:val="00E74F5D"/>
    <w:rsid w:val="00E76034"/>
    <w:rsid w:val="00E80440"/>
    <w:rsid w:val="00E80515"/>
    <w:rsid w:val="00E817E0"/>
    <w:rsid w:val="00E819FB"/>
    <w:rsid w:val="00E82AE8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3687"/>
    <w:rsid w:val="00E946A6"/>
    <w:rsid w:val="00E947E4"/>
    <w:rsid w:val="00E94C9F"/>
    <w:rsid w:val="00E96A29"/>
    <w:rsid w:val="00E96B28"/>
    <w:rsid w:val="00E96FE6"/>
    <w:rsid w:val="00EA0A5C"/>
    <w:rsid w:val="00EA0AD2"/>
    <w:rsid w:val="00EA0CF0"/>
    <w:rsid w:val="00EA1D43"/>
    <w:rsid w:val="00EA29B4"/>
    <w:rsid w:val="00EA4EC9"/>
    <w:rsid w:val="00EA54D5"/>
    <w:rsid w:val="00EA5E0F"/>
    <w:rsid w:val="00EA6103"/>
    <w:rsid w:val="00EA6FE4"/>
    <w:rsid w:val="00EA7723"/>
    <w:rsid w:val="00EA7F4C"/>
    <w:rsid w:val="00EB1D47"/>
    <w:rsid w:val="00EB2055"/>
    <w:rsid w:val="00EB2146"/>
    <w:rsid w:val="00EB2317"/>
    <w:rsid w:val="00EB279B"/>
    <w:rsid w:val="00EB2ABB"/>
    <w:rsid w:val="00EB55CA"/>
    <w:rsid w:val="00EB584C"/>
    <w:rsid w:val="00EB5D88"/>
    <w:rsid w:val="00EB7307"/>
    <w:rsid w:val="00EC14B0"/>
    <w:rsid w:val="00EC204E"/>
    <w:rsid w:val="00EC220F"/>
    <w:rsid w:val="00EC249E"/>
    <w:rsid w:val="00EC2966"/>
    <w:rsid w:val="00EC2CFF"/>
    <w:rsid w:val="00EC5F2F"/>
    <w:rsid w:val="00EC651E"/>
    <w:rsid w:val="00EC692E"/>
    <w:rsid w:val="00EC745E"/>
    <w:rsid w:val="00EC7EAF"/>
    <w:rsid w:val="00ED1759"/>
    <w:rsid w:val="00ED27C3"/>
    <w:rsid w:val="00ED2B21"/>
    <w:rsid w:val="00ED33AE"/>
    <w:rsid w:val="00ED3775"/>
    <w:rsid w:val="00ED4A6D"/>
    <w:rsid w:val="00ED5692"/>
    <w:rsid w:val="00ED6D4A"/>
    <w:rsid w:val="00ED738C"/>
    <w:rsid w:val="00ED7918"/>
    <w:rsid w:val="00ED7FD3"/>
    <w:rsid w:val="00EE16F6"/>
    <w:rsid w:val="00EE3663"/>
    <w:rsid w:val="00EE41C4"/>
    <w:rsid w:val="00EE4A40"/>
    <w:rsid w:val="00EE619C"/>
    <w:rsid w:val="00EE76A9"/>
    <w:rsid w:val="00EE799E"/>
    <w:rsid w:val="00EE7B5A"/>
    <w:rsid w:val="00EE7C7E"/>
    <w:rsid w:val="00EE7CA8"/>
    <w:rsid w:val="00EE7FA7"/>
    <w:rsid w:val="00EF1093"/>
    <w:rsid w:val="00EF1FCB"/>
    <w:rsid w:val="00EF21C3"/>
    <w:rsid w:val="00EF2E6B"/>
    <w:rsid w:val="00EF44F4"/>
    <w:rsid w:val="00F0030E"/>
    <w:rsid w:val="00F00AC9"/>
    <w:rsid w:val="00F00CD1"/>
    <w:rsid w:val="00F01E6B"/>
    <w:rsid w:val="00F0241C"/>
    <w:rsid w:val="00F05759"/>
    <w:rsid w:val="00F10CB9"/>
    <w:rsid w:val="00F110D5"/>
    <w:rsid w:val="00F12351"/>
    <w:rsid w:val="00F1420E"/>
    <w:rsid w:val="00F143A1"/>
    <w:rsid w:val="00F149D1"/>
    <w:rsid w:val="00F16739"/>
    <w:rsid w:val="00F16DE2"/>
    <w:rsid w:val="00F17C5F"/>
    <w:rsid w:val="00F2052B"/>
    <w:rsid w:val="00F210C7"/>
    <w:rsid w:val="00F213FF"/>
    <w:rsid w:val="00F2260F"/>
    <w:rsid w:val="00F242AD"/>
    <w:rsid w:val="00F247F2"/>
    <w:rsid w:val="00F252A8"/>
    <w:rsid w:val="00F2608D"/>
    <w:rsid w:val="00F265F7"/>
    <w:rsid w:val="00F27FA6"/>
    <w:rsid w:val="00F32BFF"/>
    <w:rsid w:val="00F33DC8"/>
    <w:rsid w:val="00F34444"/>
    <w:rsid w:val="00F35E5A"/>
    <w:rsid w:val="00F360A6"/>
    <w:rsid w:val="00F4065A"/>
    <w:rsid w:val="00F40F19"/>
    <w:rsid w:val="00F4275C"/>
    <w:rsid w:val="00F45693"/>
    <w:rsid w:val="00F45A86"/>
    <w:rsid w:val="00F47801"/>
    <w:rsid w:val="00F47983"/>
    <w:rsid w:val="00F5170F"/>
    <w:rsid w:val="00F52339"/>
    <w:rsid w:val="00F5277A"/>
    <w:rsid w:val="00F52876"/>
    <w:rsid w:val="00F532E8"/>
    <w:rsid w:val="00F537FF"/>
    <w:rsid w:val="00F560FE"/>
    <w:rsid w:val="00F56EF6"/>
    <w:rsid w:val="00F605B6"/>
    <w:rsid w:val="00F6111C"/>
    <w:rsid w:val="00F613EC"/>
    <w:rsid w:val="00F614C0"/>
    <w:rsid w:val="00F61647"/>
    <w:rsid w:val="00F61F5F"/>
    <w:rsid w:val="00F6280F"/>
    <w:rsid w:val="00F64BEC"/>
    <w:rsid w:val="00F657CF"/>
    <w:rsid w:val="00F66A00"/>
    <w:rsid w:val="00F713A3"/>
    <w:rsid w:val="00F71A8F"/>
    <w:rsid w:val="00F75330"/>
    <w:rsid w:val="00F76BD9"/>
    <w:rsid w:val="00F80318"/>
    <w:rsid w:val="00F80703"/>
    <w:rsid w:val="00F80948"/>
    <w:rsid w:val="00F80A7F"/>
    <w:rsid w:val="00F81387"/>
    <w:rsid w:val="00F81835"/>
    <w:rsid w:val="00F81E3D"/>
    <w:rsid w:val="00F822E3"/>
    <w:rsid w:val="00F825B5"/>
    <w:rsid w:val="00F82866"/>
    <w:rsid w:val="00F84421"/>
    <w:rsid w:val="00F8449B"/>
    <w:rsid w:val="00F84CDE"/>
    <w:rsid w:val="00F85691"/>
    <w:rsid w:val="00F87032"/>
    <w:rsid w:val="00F87094"/>
    <w:rsid w:val="00F87AB3"/>
    <w:rsid w:val="00F90DD6"/>
    <w:rsid w:val="00F913DC"/>
    <w:rsid w:val="00F91DDA"/>
    <w:rsid w:val="00F9397A"/>
    <w:rsid w:val="00F93A37"/>
    <w:rsid w:val="00F94182"/>
    <w:rsid w:val="00F944D9"/>
    <w:rsid w:val="00F94DB3"/>
    <w:rsid w:val="00F9606C"/>
    <w:rsid w:val="00F96500"/>
    <w:rsid w:val="00FA3230"/>
    <w:rsid w:val="00FA3F80"/>
    <w:rsid w:val="00FA413A"/>
    <w:rsid w:val="00FA4144"/>
    <w:rsid w:val="00FA4DDF"/>
    <w:rsid w:val="00FA52EC"/>
    <w:rsid w:val="00FA68DC"/>
    <w:rsid w:val="00FA6E7F"/>
    <w:rsid w:val="00FA6EF4"/>
    <w:rsid w:val="00FA7114"/>
    <w:rsid w:val="00FB0826"/>
    <w:rsid w:val="00FB1581"/>
    <w:rsid w:val="00FB2379"/>
    <w:rsid w:val="00FB4407"/>
    <w:rsid w:val="00FB4B8A"/>
    <w:rsid w:val="00FB5152"/>
    <w:rsid w:val="00FB680E"/>
    <w:rsid w:val="00FC0065"/>
    <w:rsid w:val="00FC15E7"/>
    <w:rsid w:val="00FC3AEE"/>
    <w:rsid w:val="00FC4956"/>
    <w:rsid w:val="00FC6238"/>
    <w:rsid w:val="00FC78AD"/>
    <w:rsid w:val="00FD0D70"/>
    <w:rsid w:val="00FD1613"/>
    <w:rsid w:val="00FD1D37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D7356"/>
    <w:rsid w:val="00FD7564"/>
    <w:rsid w:val="00FE002E"/>
    <w:rsid w:val="00FE04B0"/>
    <w:rsid w:val="00FE2398"/>
    <w:rsid w:val="00FE2435"/>
    <w:rsid w:val="00FE515A"/>
    <w:rsid w:val="00FE5624"/>
    <w:rsid w:val="00FE5D2C"/>
    <w:rsid w:val="00FE5FBF"/>
    <w:rsid w:val="00FE6C25"/>
    <w:rsid w:val="00FF033A"/>
    <w:rsid w:val="00FF035A"/>
    <w:rsid w:val="00FF0964"/>
    <w:rsid w:val="00FF16F2"/>
    <w:rsid w:val="00FF1D24"/>
    <w:rsid w:val="00FF2B42"/>
    <w:rsid w:val="00FF3B7F"/>
    <w:rsid w:val="00FF6822"/>
    <w:rsid w:val="00FF6839"/>
    <w:rsid w:val="00FF73D0"/>
    <w:rsid w:val="5386706C"/>
    <w:rsid w:val="6F77168E"/>
    <w:rsid w:val="7A83F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42D7AF92"/>
  <w15:docId w15:val="{1E467505-FD9A-4AD5-9674-1FF29B15E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paragraph" w:customStyle="1" w:styleId="references">
    <w:name w:val="references"/>
    <w:rsid w:val="00205F67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paragraph" w:customStyle="1" w:styleId="maintext">
    <w:name w:val="main text"/>
    <w:basedOn w:val="Normal"/>
    <w:link w:val="maintextChar"/>
    <w:qFormat/>
    <w:rsid w:val="00340C2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340C2C"/>
    <w:rPr>
      <w:rFonts w:ascii="Times New Roman" w:eastAsia="Malgun Gothic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10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6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3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3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7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3639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31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37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1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653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8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97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7805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378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41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26" Type="http://schemas.openxmlformats.org/officeDocument/2006/relationships/image" Target="media/image14.emf"/><Relationship Id="rId3" Type="http://schemas.openxmlformats.org/officeDocument/2006/relationships/customXml" Target="../customXml/item3.xml"/><Relationship Id="rId21" Type="http://schemas.openxmlformats.org/officeDocument/2006/relationships/image" Target="media/image9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emf"/><Relationship Id="rId25" Type="http://schemas.openxmlformats.org/officeDocument/2006/relationships/image" Target="media/image13.emf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12.emf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image" Target="media/image11.emf"/><Relationship Id="rId28" Type="http://schemas.openxmlformats.org/officeDocument/2006/relationships/image" Target="media/image16.png"/><Relationship Id="rId10" Type="http://schemas.openxmlformats.org/officeDocument/2006/relationships/webSettings" Target="webSettings.xml"/><Relationship Id="rId19" Type="http://schemas.openxmlformats.org/officeDocument/2006/relationships/image" Target="media/image7.emf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image" Target="media/image10.emf"/><Relationship Id="rId27" Type="http://schemas.openxmlformats.org/officeDocument/2006/relationships/image" Target="media/image15.emf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5AIRPNAIUNRU-1830940522-3716</_dlc_DocId>
    <_dlc_DocIdUrl xmlns="71c5aaf6-e6ce-465b-b873-5148d2a4c105">
      <Url>https://nokia.sharepoint.com/sites/c5g/5gradio/_layouts/15/DocIdRedir.aspx?ID=5AIRPNAIUNRU-1830940522-3716</Url>
      <Description>5AIRPNAIUNRU-1830940522-3716</Description>
    </_dlc_DocIdUrl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BFB69-0723-48FA-B7C7-EFDA811E263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0695C11-DCBB-435A-8A7B-C8048BC5D7C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71c5aaf6-e6ce-465b-b873-5148d2a4c105"/>
    <ds:schemaRef ds:uri="95d2e41d-1f11-4347-bb1c-11d6a32975dd"/>
    <ds:schemaRef ds:uri="http://schemas.microsoft.com/office/infopath/2007/PartnerControls"/>
    <ds:schemaRef ds:uri="ebabf6ce-2443-438c-9946-ecc878e7654a"/>
    <ds:schemaRef ds:uri="3b34c8f0-1ef5-4d1e-bb66-517ce7fe735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3322331-61C5-45C6-B6B5-2F72A36CAB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5150823-08AD-479E-B2F6-D3B9E27DA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7</Pages>
  <Words>2689</Words>
  <Characters>15451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18104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Jayasinghe, Keeth (Nokia - FI/Espoo)</cp:lastModifiedBy>
  <cp:revision>4</cp:revision>
  <cp:lastPrinted>2016-06-20T11:35:00Z</cp:lastPrinted>
  <dcterms:created xsi:type="dcterms:W3CDTF">2018-08-10T07:46:00Z</dcterms:created>
  <dcterms:modified xsi:type="dcterms:W3CDTF">2018-08-10T12:55:00Z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bd3ad93c-ea7d-4eaf-8e3b-63b512edab4d</vt:lpwstr>
  </property>
  <property fmtid="{D5CDD505-2E9C-101B-9397-08002B2CF9AE}" pid="8" name="MSIP_Label_46cc7c65-2b09-40ab-abef-d10548338a3b_Enabled">
    <vt:lpwstr>False</vt:lpwstr>
  </property>
  <property fmtid="{D5CDD505-2E9C-101B-9397-08002B2CF9AE}" pid="9" name="MSIP_Label_46cc7c65-2b09-40ab-abef-d10548338a3b_SiteId">
    <vt:lpwstr>5d471751-9675-428d-917b-70f44f9630b0</vt:lpwstr>
  </property>
  <property fmtid="{D5CDD505-2E9C-101B-9397-08002B2CF9AE}" pid="10" name="MSIP_Label_46cc7c65-2b09-40ab-abef-d10548338a3b_Owner">
    <vt:lpwstr>esa.tiirola@nokia-bell-labs.com</vt:lpwstr>
  </property>
  <property fmtid="{D5CDD505-2E9C-101B-9397-08002B2CF9AE}" pid="11" name="MSIP_Label_46cc7c65-2b09-40ab-abef-d10548338a3b_SetDate">
    <vt:lpwstr>2018-03-21T14:53:32.4813624+02:00</vt:lpwstr>
  </property>
  <property fmtid="{D5CDD505-2E9C-101B-9397-08002B2CF9AE}" pid="12" name="MSIP_Label_46cc7c65-2b09-40ab-abef-d10548338a3b_Name">
    <vt:lpwstr>Nokia internal use</vt:lpwstr>
  </property>
  <property fmtid="{D5CDD505-2E9C-101B-9397-08002B2CF9AE}" pid="13" name="MSIP_Label_46cc7c65-2b09-40ab-abef-d10548338a3b_Application">
    <vt:lpwstr>Microsoft Azure Information Protection</vt:lpwstr>
  </property>
  <property fmtid="{D5CDD505-2E9C-101B-9397-08002B2CF9AE}" pid="14" name="MSIP_Label_46cc7c65-2b09-40ab-abef-d10548338a3b_Extended_MSFT_Method">
    <vt:lpwstr>Manual</vt:lpwstr>
  </property>
  <property fmtid="{D5CDD505-2E9C-101B-9397-08002B2CF9AE}" pid="15" name="Sensitivity">
    <vt:lpwstr/>
  </property>
</Properties>
</file>